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5F38C0BB" w:rsidR="00E03F40" w:rsidRPr="009701B2"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BB4083" w:rsidRPr="00BB4083">
        <w:rPr>
          <w:rFonts w:ascii="Arial Narrow" w:hAnsi="Arial Narrow" w:cs="Arial"/>
          <w:b/>
          <w:bCs/>
        </w:rPr>
        <w:t>0168374</w:t>
      </w:r>
      <w:r w:rsidR="00556580">
        <w:rPr>
          <w:rFonts w:ascii="Arial Narrow" w:hAnsi="Arial Narrow" w:cs="Arial"/>
          <w:b/>
          <w:bCs/>
        </w:rPr>
        <w:t xml:space="preserve"> </w:t>
      </w:r>
      <w:r w:rsidR="001D5378">
        <w:rPr>
          <w:rFonts w:ascii="Arial Narrow" w:hAnsi="Arial Narrow" w:cs="Arial"/>
          <w:b/>
          <w:bCs/>
        </w:rPr>
        <w:t xml:space="preserve"> </w:t>
      </w:r>
      <w:r w:rsidR="00DE24AB">
        <w:rPr>
          <w:rFonts w:ascii="Arial Narrow" w:hAnsi="Arial Narrow" w:cs="Arial"/>
          <w:b/>
          <w:bCs/>
          <w:lang w:val="es-CO"/>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19ED3F6D"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B3551F">
        <w:rPr>
          <w:rFonts w:ascii="Arial Narrow" w:hAnsi="Arial Narrow" w:cs="Arial"/>
          <w:color w:val="000000"/>
          <w:lang w:val="es-ES_tradnl"/>
        </w:rPr>
        <w:t>0</w:t>
      </w:r>
      <w:r w:rsidR="00556580">
        <w:rPr>
          <w:rFonts w:ascii="Arial Narrow" w:hAnsi="Arial Narrow" w:cs="Arial"/>
          <w:color w:val="000000"/>
          <w:lang w:val="es-ES_tradnl"/>
        </w:rPr>
        <w:t>2</w:t>
      </w:r>
      <w:r w:rsidR="00BE398A">
        <w:rPr>
          <w:rFonts w:ascii="Arial Narrow" w:hAnsi="Arial Narrow" w:cs="Arial"/>
          <w:color w:val="000000"/>
          <w:lang w:val="es-ES_tradnl"/>
        </w:rPr>
        <w:t xml:space="preserve"> </w:t>
      </w:r>
      <w:r w:rsidR="00A245A6">
        <w:rPr>
          <w:rFonts w:ascii="Arial Narrow" w:hAnsi="Arial Narrow" w:cs="Arial"/>
          <w:color w:val="000000"/>
          <w:lang w:val="es-ES_tradnl"/>
        </w:rPr>
        <w:t xml:space="preserve">de </w:t>
      </w:r>
      <w:r w:rsidR="00B3551F">
        <w:rPr>
          <w:rFonts w:ascii="Arial Narrow" w:hAnsi="Arial Narrow" w:cs="Arial"/>
          <w:color w:val="000000"/>
          <w:lang w:val="es-ES_tradnl"/>
        </w:rPr>
        <w:t>diciembre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32460200" w14:textId="77777777" w:rsidR="00816020" w:rsidRPr="00EC50CF" w:rsidRDefault="00816020" w:rsidP="00816020">
      <w:pPr>
        <w:adjustRightInd w:val="0"/>
        <w:jc w:val="center"/>
        <w:rPr>
          <w:rFonts w:ascii="Arial Narrow" w:hAnsi="Arial Narrow" w:cs="Arial"/>
          <w:b/>
          <w:bCs/>
          <w:color w:val="000000"/>
          <w:lang w:val="es-ES_tradnl"/>
        </w:rPr>
      </w:pPr>
      <w:r w:rsidRPr="00EC50CF">
        <w:rPr>
          <w:rFonts w:ascii="Arial Narrow" w:hAnsi="Arial Narrow" w:cs="Arial"/>
          <w:b/>
          <w:bCs/>
          <w:color w:val="000000"/>
          <w:lang w:val="es-ES_tradnl"/>
        </w:rPr>
        <w:t>EL JEFE DE LA OFICINA ASESORA JURÍDICA DE LA ADMINISTRADORA DE LOS RECURSOS DEL SISTEMA GENERAL DE SEGURIDAD SOCIAL EN SALUD – ADRES</w:t>
      </w:r>
    </w:p>
    <w:p w14:paraId="42C793D7" w14:textId="77777777" w:rsidR="00816020" w:rsidRPr="00EC50CF" w:rsidRDefault="00816020" w:rsidP="00816020">
      <w:pPr>
        <w:adjustRightInd w:val="0"/>
        <w:jc w:val="center"/>
        <w:rPr>
          <w:rFonts w:ascii="Arial Narrow" w:hAnsi="Arial Narrow" w:cs="Arial"/>
          <w:lang w:val="es-ES_tradnl"/>
        </w:rPr>
      </w:pPr>
      <w:r w:rsidRPr="00EC50CF">
        <w:rPr>
          <w:rFonts w:ascii="Arial Narrow" w:hAnsi="Arial Narrow" w:cs="Arial"/>
          <w:b/>
          <w:bCs/>
          <w:color w:val="000000"/>
          <w:lang w:val="es-ES_tradnl"/>
        </w:rPr>
        <w:t xml:space="preserve">   </w:t>
      </w:r>
    </w:p>
    <w:p w14:paraId="7D7F70C6" w14:textId="458F5D8D" w:rsidR="00816020" w:rsidRPr="00EC50CF" w:rsidRDefault="00816020" w:rsidP="00816020">
      <w:pPr>
        <w:jc w:val="both"/>
        <w:rPr>
          <w:rFonts w:ascii="Arial Narrow" w:eastAsia="Calibri" w:hAnsi="Arial Narrow" w:cs="Arial"/>
          <w:b/>
          <w:bCs/>
          <w:lang w:val="es-CO" w:eastAsia="es-CO"/>
        </w:rPr>
      </w:pPr>
      <w:r w:rsidRPr="00EC50CF">
        <w:rPr>
          <w:rFonts w:ascii="Arial Narrow" w:hAnsi="Arial Narrow"/>
          <w:snapToGrid w:val="0"/>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w:t>
      </w:r>
      <w:r w:rsidR="00581493" w:rsidRPr="00581493">
        <w:rPr>
          <w:rFonts w:ascii="Arial Narrow" w:hAnsi="Arial Narrow"/>
          <w:snapToGrid w:val="0"/>
        </w:rPr>
        <w:t>143036 de 2025</w:t>
      </w:r>
      <w:r w:rsidRPr="00EC50CF">
        <w:rPr>
          <w:rFonts w:ascii="Arial Narrow" w:hAnsi="Arial Narrow"/>
          <w:snapToGrid w:val="0"/>
        </w:rPr>
        <w:t>, artículo 16 de la Resolución 1012 de 2022, la Resolución 0089563 del 17 de julio de 2024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43DA7A58" w:rsidR="00816020" w:rsidRPr="009879ED" w:rsidRDefault="00816020" w:rsidP="009879ED">
      <w:pPr>
        <w:jc w:val="both"/>
        <w:rPr>
          <w:rFonts w:ascii="Arial Narrow" w:hAnsi="Arial Narrow"/>
          <w:b/>
          <w:bCs/>
          <w:lang w:val="es-CO"/>
        </w:rPr>
      </w:pPr>
      <w:r w:rsidRPr="008150B4">
        <w:rPr>
          <w:rFonts w:ascii="Arial Narrow" w:hAnsi="Arial Narrow"/>
        </w:rPr>
        <w:t>Que mediante la Resolución</w:t>
      </w:r>
      <w:r w:rsidRPr="008150B4">
        <w:rPr>
          <w:rFonts w:ascii="Arial Narrow" w:hAnsi="Arial Narrow"/>
          <w:b/>
          <w:bCs/>
        </w:rPr>
        <w:t xml:space="preserve"> </w:t>
      </w:r>
      <w:r w:rsidR="003F41C4">
        <w:rPr>
          <w:rFonts w:ascii="Arial Narrow" w:hAnsi="Arial Narrow"/>
          <w:b/>
          <w:bCs/>
        </w:rPr>
        <w:t>0011334</w:t>
      </w:r>
      <w:r w:rsidR="001B0DA2">
        <w:rPr>
          <w:rFonts w:ascii="Arial Narrow" w:hAnsi="Arial Narrow"/>
          <w:b/>
          <w:bCs/>
        </w:rPr>
        <w:t xml:space="preserve"> </w:t>
      </w:r>
      <w:r w:rsidR="002F3562" w:rsidRPr="002F3562">
        <w:rPr>
          <w:rFonts w:ascii="Arial Narrow" w:hAnsi="Arial Narrow"/>
          <w:b/>
          <w:bCs/>
        </w:rPr>
        <w:t xml:space="preserve"> </w:t>
      </w:r>
      <w:r w:rsidR="00672C94" w:rsidRPr="008150B4">
        <w:rPr>
          <w:rFonts w:ascii="Arial Narrow" w:hAnsi="Arial Narrow"/>
          <w:b/>
          <w:bCs/>
        </w:rPr>
        <w:t xml:space="preserve">del </w:t>
      </w:r>
      <w:r w:rsidR="00212185" w:rsidRPr="00212185">
        <w:rPr>
          <w:rFonts w:ascii="Arial Narrow" w:hAnsi="Arial Narrow"/>
          <w:b/>
          <w:bCs/>
        </w:rPr>
        <w:t>10 de agosto de 2023</w:t>
      </w:r>
      <w:r w:rsidRPr="008150B4">
        <w:rPr>
          <w:rFonts w:ascii="Arial Narrow" w:hAnsi="Arial Narrow"/>
        </w:rPr>
        <w:t>,</w:t>
      </w:r>
      <w:r w:rsidRPr="008150B4">
        <w:rPr>
          <w:rFonts w:ascii="Arial Narrow" w:hAnsi="Arial Narrow"/>
          <w:b/>
          <w:bCs/>
        </w:rPr>
        <w:t xml:space="preserve"> </w:t>
      </w:r>
      <w:r w:rsidRPr="008150B4">
        <w:rPr>
          <w:rFonts w:ascii="Arial Narrow" w:hAnsi="Arial Narrow"/>
        </w:rPr>
        <w:t xml:space="preserve">esta Oficina libró mandamiento de pago en contra </w:t>
      </w:r>
      <w:r w:rsidR="00414242">
        <w:rPr>
          <w:rFonts w:ascii="Arial Narrow" w:hAnsi="Arial Narrow"/>
        </w:rPr>
        <w:t>del señor</w:t>
      </w:r>
      <w:bookmarkStart w:id="0" w:name="_Hlk185578256"/>
      <w:bookmarkStart w:id="1" w:name="_Hlk164679141"/>
      <w:r w:rsidR="00414242">
        <w:rPr>
          <w:rFonts w:ascii="Arial Narrow" w:hAnsi="Arial Narrow"/>
        </w:rPr>
        <w:t xml:space="preserve"> </w:t>
      </w:r>
      <w:r w:rsidR="003F41C4">
        <w:rPr>
          <w:rFonts w:ascii="Arial Narrow" w:hAnsi="Arial Narrow"/>
          <w:b/>
          <w:bCs/>
        </w:rPr>
        <w:t>CARLOS OLIER ZAPATA TUBERQUIA</w:t>
      </w:r>
      <w:r w:rsidR="00C37E72" w:rsidRPr="00C37E72">
        <w:rPr>
          <w:rFonts w:ascii="Arial Narrow" w:hAnsi="Arial Narrow"/>
          <w:b/>
          <w:bCs/>
        </w:rPr>
        <w:t>,</w:t>
      </w:r>
      <w:r w:rsidRPr="008150B4">
        <w:rPr>
          <w:rFonts w:ascii="Arial Narrow" w:hAnsi="Arial Narrow"/>
        </w:rPr>
        <w:t xml:space="preserve"> </w:t>
      </w:r>
      <w:bookmarkEnd w:id="0"/>
      <w:r w:rsidRPr="008150B4">
        <w:rPr>
          <w:rFonts w:ascii="Arial Narrow" w:hAnsi="Arial Narrow"/>
        </w:rPr>
        <w:t>identificad</w:t>
      </w:r>
      <w:r w:rsidR="004E340B">
        <w:rPr>
          <w:rFonts w:ascii="Arial Narrow" w:hAnsi="Arial Narrow"/>
        </w:rPr>
        <w:t>o</w:t>
      </w:r>
      <w:r w:rsidRPr="008150B4">
        <w:rPr>
          <w:rFonts w:ascii="Arial Narrow" w:hAnsi="Arial Narrow"/>
        </w:rPr>
        <w:t xml:space="preserve"> con cédula de ciudadanía número</w:t>
      </w:r>
      <w:bookmarkEnd w:id="1"/>
      <w:r w:rsidR="00C37E72">
        <w:rPr>
          <w:rFonts w:ascii="Arial Narrow" w:hAnsi="Arial Narrow"/>
        </w:rPr>
        <w:t xml:space="preserve"> </w:t>
      </w:r>
      <w:r w:rsidR="003F41C4">
        <w:rPr>
          <w:rFonts w:ascii="Arial Narrow" w:hAnsi="Arial Narrow"/>
        </w:rPr>
        <w:t>71.350.179</w:t>
      </w:r>
      <w:r w:rsidR="008B069F" w:rsidRPr="008150B4">
        <w:rPr>
          <w:rFonts w:ascii="Arial Narrow" w:hAnsi="Arial Narrow"/>
        </w:rPr>
        <w:t>,</w:t>
      </w:r>
      <w:r w:rsidRPr="008150B4">
        <w:rPr>
          <w:rFonts w:ascii="Arial Narrow" w:hAnsi="Arial Narrow"/>
        </w:rPr>
        <w:t xml:space="preserve">por la suma </w:t>
      </w:r>
      <w:r w:rsidR="00C86DB0" w:rsidRPr="008150B4">
        <w:rPr>
          <w:rFonts w:ascii="Arial Narrow" w:hAnsi="Arial Narrow"/>
        </w:rPr>
        <w:t xml:space="preserve">de </w:t>
      </w:r>
      <w:r w:rsidR="003F41C4" w:rsidRPr="003F41C4">
        <w:rPr>
          <w:rFonts w:ascii="Arial Narrow" w:hAnsi="Arial Narrow"/>
          <w:b/>
          <w:bCs/>
        </w:rPr>
        <w:t>SEISCIENTOS CUARENTA Y UN MIL TRESCIENTOS NUEVE PESOS M/CTE. ($641.309,00</w:t>
      </w:r>
      <w:r w:rsidR="00844730" w:rsidRPr="008150B4">
        <w:rPr>
          <w:rFonts w:ascii="Arial Narrow" w:hAnsi="Arial Narrow"/>
          <w:b/>
          <w:bCs/>
        </w:rPr>
        <w:t>)</w:t>
      </w:r>
      <w:r w:rsidRPr="008150B4">
        <w:rPr>
          <w:rFonts w:ascii="Arial Narrow" w:hAnsi="Arial Narrow"/>
          <w:b/>
          <w:bCs/>
        </w:rPr>
        <w:t>,</w:t>
      </w:r>
      <w:r w:rsidRPr="008150B4">
        <w:rPr>
          <w:rFonts w:ascii="Arial Narrow" w:hAnsi="Arial Narrow"/>
        </w:rPr>
        <w:t xml:space="preserve"> por concepto de la obligación contenida en la Resolución</w:t>
      </w:r>
      <w:r w:rsidR="0051667C" w:rsidRPr="008150B4">
        <w:rPr>
          <w:rFonts w:ascii="Arial Narrow" w:hAnsi="Arial Narrow"/>
        </w:rPr>
        <w:t xml:space="preserve"> </w:t>
      </w:r>
      <w:r w:rsidR="003F41C4">
        <w:rPr>
          <w:rFonts w:ascii="Arial Narrow" w:hAnsi="Arial Narrow"/>
        </w:rPr>
        <w:t>35242 de fecha 27 de septiembre de 2019</w:t>
      </w:r>
      <w:r w:rsidR="00B07BF2" w:rsidRPr="008150B4">
        <w:rPr>
          <w:rFonts w:ascii="Arial Narrow" w:hAnsi="Arial Narrow"/>
        </w:rPr>
        <w:t>,</w:t>
      </w:r>
      <w:r w:rsidRPr="008150B4">
        <w:rPr>
          <w:rFonts w:ascii="Arial Narrow" w:hAnsi="Arial Narrow"/>
        </w:rPr>
        <w:t xml:space="preserve"> más los intereses moratorios que se causen desde la fecha de ejecutoria del título ejecutivo y hasta la fecha que se produzca el pago total de la obligación, más las costas procesales en que incurra la administración para el cobro de la acreencia.</w:t>
      </w:r>
    </w:p>
    <w:p w14:paraId="7F6E7871" w14:textId="77777777" w:rsidR="00816020" w:rsidRPr="008150B4" w:rsidRDefault="00816020" w:rsidP="00816020">
      <w:pPr>
        <w:jc w:val="both"/>
        <w:rPr>
          <w:rFonts w:ascii="Arial Narrow" w:hAnsi="Arial Narrow" w:cs="Arial"/>
          <w:bCs/>
        </w:rPr>
      </w:pPr>
    </w:p>
    <w:p w14:paraId="4C0F8CCC" w14:textId="4F7FF6F2"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3F41C4">
        <w:rPr>
          <w:rFonts w:ascii="Arial Narrow" w:hAnsi="Arial Narrow"/>
        </w:rPr>
        <w:t>04 de diciembre de 2023</w:t>
      </w:r>
      <w:r w:rsidR="00D47D9D">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25346C5C"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4E340B">
        <w:rPr>
          <w:rFonts w:ascii="Arial Narrow" w:hAnsi="Arial Narrow"/>
        </w:rPr>
        <w:t>el señor</w:t>
      </w:r>
      <w:r w:rsidR="00C721D1" w:rsidRPr="00C721D1">
        <w:rPr>
          <w:rFonts w:ascii="Arial Narrow" w:hAnsi="Arial Narrow"/>
          <w:b/>
          <w:bCs/>
        </w:rPr>
        <w:t xml:space="preserve"> </w:t>
      </w:r>
      <w:r w:rsidR="003F41C4">
        <w:rPr>
          <w:rFonts w:ascii="Arial Narrow" w:hAnsi="Arial Narrow"/>
          <w:b/>
          <w:bCs/>
        </w:rPr>
        <w:t>CARLOS OLIER ZAPATA TUBERQUIA</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577B81" w:rsidRPr="00577B81">
        <w:rPr>
          <w:rFonts w:ascii="Arial Narrow" w:hAnsi="Arial Narrow"/>
          <w:b/>
          <w:bCs/>
        </w:rPr>
        <w:t>UN MILLON DOSCIENTOS OCHENTA Y DOS MIL SEISCIENTOS DIECIOCHO PESOS M/CTE. ($1.282.618,00</w:t>
      </w:r>
      <w:r w:rsidR="00BD2A30" w:rsidRPr="00BD2A30">
        <w:rPr>
          <w:rFonts w:ascii="Arial Narrow" w:hAnsi="Arial Narrow"/>
          <w:b/>
          <w:bCs/>
          <w:lang w:val="es-CO"/>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00A2C804" w:rsidR="00DE76FB" w:rsidRPr="008150B4" w:rsidRDefault="00816020" w:rsidP="00030D94">
      <w:pPr>
        <w:jc w:val="both"/>
        <w:rPr>
          <w:rFonts w:ascii="Arial Narrow" w:hAnsi="Arial Narrow"/>
        </w:rPr>
      </w:pPr>
      <w:r w:rsidRPr="008150B4">
        <w:rPr>
          <w:rFonts w:ascii="Arial Narrow" w:hAnsi="Arial Narrow"/>
          <w:b/>
          <w:bCs/>
        </w:rPr>
        <w:t xml:space="preserve">ARTÍCULO PRIMERO: ORDENAR </w:t>
      </w:r>
      <w:r w:rsidRPr="008150B4">
        <w:rPr>
          <w:rFonts w:ascii="Arial Narrow" w:hAnsi="Arial Narrow"/>
        </w:rPr>
        <w:t xml:space="preserve">seguir adelante con la ejecución en el proceso administrativo de cobro coactivo que cursa en contra </w:t>
      </w:r>
      <w:r w:rsidR="00414242">
        <w:rPr>
          <w:rFonts w:ascii="Arial Narrow" w:hAnsi="Arial Narrow"/>
        </w:rPr>
        <w:t xml:space="preserve">del señor </w:t>
      </w:r>
      <w:r w:rsidR="003F41C4">
        <w:rPr>
          <w:rFonts w:ascii="Arial Narrow" w:hAnsi="Arial Narrow"/>
          <w:b/>
          <w:bCs/>
        </w:rPr>
        <w:t>CARLOS OLIER ZAPATA TUBERQUIA</w:t>
      </w:r>
      <w:r w:rsidR="00B10CAF" w:rsidRPr="00C37E72">
        <w:rPr>
          <w:rFonts w:ascii="Arial Narrow" w:hAnsi="Arial Narrow"/>
          <w:b/>
          <w:bCs/>
        </w:rPr>
        <w:t>,</w:t>
      </w:r>
      <w:r w:rsidR="00B10CAF" w:rsidRPr="008150B4">
        <w:rPr>
          <w:rFonts w:ascii="Arial Narrow" w:hAnsi="Arial Narrow"/>
        </w:rPr>
        <w:t xml:space="preserve"> identificad</w:t>
      </w:r>
      <w:r w:rsidR="004E340B">
        <w:rPr>
          <w:rFonts w:ascii="Arial Narrow" w:hAnsi="Arial Narrow"/>
        </w:rPr>
        <w:t>o</w:t>
      </w:r>
      <w:r w:rsidR="00B10CAF" w:rsidRPr="008150B4">
        <w:rPr>
          <w:rFonts w:ascii="Arial Narrow" w:hAnsi="Arial Narrow"/>
        </w:rPr>
        <w:t xml:space="preserve"> con cédula de ciudadanía número</w:t>
      </w:r>
      <w:r w:rsidR="00B10CAF">
        <w:rPr>
          <w:rFonts w:ascii="Arial Narrow" w:hAnsi="Arial Narrow"/>
        </w:rPr>
        <w:t xml:space="preserve"> </w:t>
      </w:r>
      <w:r w:rsidR="003F41C4">
        <w:rPr>
          <w:rFonts w:ascii="Arial Narrow" w:hAnsi="Arial Narrow"/>
        </w:rPr>
        <w:t>71.350.179</w:t>
      </w:r>
      <w:r w:rsidR="00B10CAF" w:rsidRPr="008150B4">
        <w:rPr>
          <w:rFonts w:ascii="Arial Narrow" w:hAnsi="Arial Narrow"/>
        </w:rPr>
        <w:t>,por la suma de</w:t>
      </w:r>
      <w:r w:rsidR="00C501F8">
        <w:rPr>
          <w:rFonts w:ascii="Arial Narrow" w:hAnsi="Arial Narrow"/>
        </w:rPr>
        <w:t xml:space="preserve"> </w:t>
      </w:r>
      <w:r w:rsidR="00A36663" w:rsidRPr="003F41C4">
        <w:rPr>
          <w:rFonts w:ascii="Arial Narrow" w:hAnsi="Arial Narrow"/>
          <w:b/>
          <w:bCs/>
        </w:rPr>
        <w:t>SEISCIENTOS CUARENTA Y UN MIL TRESCIENTOS NUEVE PESOS M/CTE. ($641.309,00</w:t>
      </w:r>
      <w:r w:rsidR="001B0DA2" w:rsidRPr="008150B4">
        <w:rPr>
          <w:rFonts w:ascii="Arial Narrow" w:hAnsi="Arial Narrow"/>
          <w:b/>
          <w:bCs/>
        </w:rPr>
        <w:t>),</w:t>
      </w:r>
      <w:r w:rsidR="001B0DA2" w:rsidRPr="008150B4">
        <w:rPr>
          <w:rFonts w:ascii="Arial Narrow" w:hAnsi="Arial Narrow"/>
        </w:rPr>
        <w:t xml:space="preserve"> por concepto de la obligación contenida en la Resolución </w:t>
      </w:r>
      <w:r w:rsidR="003F41C4">
        <w:rPr>
          <w:rFonts w:ascii="Arial Narrow" w:hAnsi="Arial Narrow"/>
        </w:rPr>
        <w:t>35242 de fecha 27 de septiembre de 2019</w:t>
      </w:r>
      <w:r w:rsidR="00776AF8" w:rsidRPr="00776AF8">
        <w:rPr>
          <w:rFonts w:ascii="Arial Narrow" w:hAnsi="Arial Narrow"/>
        </w:rPr>
        <w:t>,</w:t>
      </w:r>
      <w:r w:rsidR="005C7384" w:rsidRPr="008150B4">
        <w:rPr>
          <w:rFonts w:ascii="Arial Narrow" w:hAnsi="Arial Narrow"/>
        </w:rPr>
        <w:t xml:space="preserve"> </w:t>
      </w:r>
      <w:r w:rsidRPr="008150B4">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t xml:space="preserve">ARTÍCULO CUARTO: ORDENAR </w:t>
      </w:r>
      <w:r w:rsidRPr="00EC50CF">
        <w:rPr>
          <w:rFonts w:ascii="Arial Narrow" w:hAnsi="Arial Narrow"/>
        </w:rPr>
        <w:t xml:space="preserve">la aplicación de los Títulos de Depósito Judicial que se encuentren puestos </w:t>
      </w:r>
      <w:r w:rsidRPr="00EC50CF">
        <w:rPr>
          <w:rFonts w:ascii="Arial Narrow" w:hAnsi="Arial Narrow"/>
        </w:rPr>
        <w:lastRenderedPageBreak/>
        <w:t>a disposición de la ADRES o de aquellos que se llegaren a recibir hasta cubrir el valor total adeudado, a favor de la obligación objeto del presente Proceso Administrativo de Cobro Coactivo.</w:t>
      </w:r>
    </w:p>
    <w:p w14:paraId="1DA79040" w14:textId="778046C4" w:rsidR="00816020" w:rsidRPr="00844730" w:rsidRDefault="00047FB9" w:rsidP="00047FB9">
      <w:pPr>
        <w:tabs>
          <w:tab w:val="left" w:pos="7140"/>
        </w:tabs>
        <w:jc w:val="both"/>
        <w:rPr>
          <w:rFonts w:ascii="Arial Narrow" w:hAnsi="Arial Narrow"/>
        </w:rPr>
      </w:pPr>
      <w:r w:rsidRPr="00EC50CF">
        <w:rPr>
          <w:rFonts w:ascii="Arial Narrow" w:hAnsi="Arial Narrow"/>
        </w:rPr>
        <w:tab/>
      </w:r>
    </w:p>
    <w:p w14:paraId="2F50ABEB" w14:textId="695E5E32" w:rsidR="000D06C0" w:rsidRPr="008150B4" w:rsidRDefault="000B43B1" w:rsidP="000B43B1">
      <w:pPr>
        <w:jc w:val="both"/>
        <w:rPr>
          <w:rFonts w:ascii="Arial Narrow" w:hAnsi="Arial Narrow"/>
        </w:rPr>
      </w:pPr>
      <w:r w:rsidRPr="008150B4">
        <w:rPr>
          <w:rFonts w:ascii="Arial Narrow" w:hAnsi="Arial Narrow"/>
          <w:b/>
          <w:bCs/>
          <w:iCs/>
        </w:rPr>
        <w:t xml:space="preserve">ARTÍCULO QUINTO: NOTIFICAR </w:t>
      </w:r>
      <w:r w:rsidRPr="008150B4">
        <w:rPr>
          <w:rFonts w:ascii="Arial Narrow" w:hAnsi="Arial Narrow"/>
        </w:rPr>
        <w:t xml:space="preserve">la presente decisión </w:t>
      </w:r>
      <w:r w:rsidR="004E340B">
        <w:rPr>
          <w:rFonts w:ascii="Arial Narrow" w:hAnsi="Arial Narrow"/>
        </w:rPr>
        <w:t>el señor</w:t>
      </w:r>
      <w:r w:rsidRPr="008150B4">
        <w:rPr>
          <w:rFonts w:ascii="Arial Narrow" w:hAnsi="Arial Narrow"/>
        </w:rPr>
        <w:t xml:space="preserve"> </w:t>
      </w:r>
      <w:r w:rsidR="003F41C4">
        <w:rPr>
          <w:rFonts w:ascii="Arial Narrow" w:hAnsi="Arial Narrow"/>
          <w:b/>
          <w:bCs/>
        </w:rPr>
        <w:t>CARLOS OLIER ZAPATA TUBERQUIA</w:t>
      </w:r>
      <w:r w:rsidR="0096235E" w:rsidRPr="00C37E72">
        <w:rPr>
          <w:rFonts w:ascii="Arial Narrow" w:hAnsi="Arial Narrow"/>
          <w:b/>
          <w:bCs/>
        </w:rPr>
        <w:t>,</w:t>
      </w:r>
      <w:r w:rsidR="0096235E" w:rsidRPr="008150B4">
        <w:rPr>
          <w:rFonts w:ascii="Arial Narrow" w:hAnsi="Arial Narrow"/>
        </w:rPr>
        <w:t xml:space="preserve"> identificad</w:t>
      </w:r>
      <w:r w:rsidR="004E340B">
        <w:rPr>
          <w:rFonts w:ascii="Arial Narrow" w:hAnsi="Arial Narrow"/>
        </w:rPr>
        <w:t>o</w:t>
      </w:r>
      <w:r w:rsidR="0096235E" w:rsidRPr="008150B4">
        <w:rPr>
          <w:rFonts w:ascii="Arial Narrow" w:hAnsi="Arial Narrow"/>
        </w:rPr>
        <w:t xml:space="preserve"> con cédula de ciudadanía número</w:t>
      </w:r>
      <w:r w:rsidR="0096235E">
        <w:rPr>
          <w:rFonts w:ascii="Arial Narrow" w:hAnsi="Arial Narrow"/>
        </w:rPr>
        <w:t xml:space="preserve"> </w:t>
      </w:r>
      <w:r w:rsidR="003F41C4">
        <w:rPr>
          <w:rFonts w:ascii="Arial Narrow" w:hAnsi="Arial Narrow"/>
        </w:rPr>
        <w:t>71.350.179</w:t>
      </w:r>
      <w:r w:rsidRPr="008150B4">
        <w:rPr>
          <w:rFonts w:ascii="Arial Narrow" w:hAnsi="Arial Narrow"/>
        </w:rPr>
        <w:t>, en la dirección establecida para tal fin, en los términos consagrados en el inciso primero del artículo 565 y siguientes del Estatuto Tributario y/o demás normas aplicables.</w:t>
      </w:r>
    </w:p>
    <w:p w14:paraId="45E7D438" w14:textId="77777777" w:rsidR="000B43B1" w:rsidRPr="008150B4" w:rsidRDefault="000B43B1" w:rsidP="000B43B1">
      <w:pPr>
        <w:jc w:val="both"/>
        <w:rPr>
          <w:rFonts w:ascii="Arial Narrow" w:hAnsi="Arial Narrow"/>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DE1E80E" w14:textId="7D499623" w:rsidR="00E03F40" w:rsidRPr="00EC50CF" w:rsidRDefault="00E03F40" w:rsidP="00E03F40">
      <w:pPr>
        <w:pStyle w:val="Textoindependiente"/>
        <w:rPr>
          <w:rFonts w:ascii="Arial Narrow" w:hAnsi="Arial Narrow"/>
          <w:sz w:val="22"/>
          <w:szCs w:val="22"/>
        </w:rPr>
      </w:pPr>
      <w:r w:rsidRPr="00EC50CF">
        <w:rPr>
          <w:rFonts w:ascii="Arial Narrow" w:hAnsi="Arial Narrow"/>
          <w:sz w:val="22"/>
          <w:szCs w:val="22"/>
        </w:rPr>
        <w:t xml:space="preserve">Dada en Bogotá D.C., el </w:t>
      </w:r>
      <w:r w:rsidR="00B3551F">
        <w:rPr>
          <w:rFonts w:ascii="Arial Narrow" w:hAnsi="Arial Narrow"/>
          <w:sz w:val="22"/>
          <w:szCs w:val="22"/>
        </w:rPr>
        <w:t>0</w:t>
      </w:r>
      <w:r w:rsidR="00556580">
        <w:rPr>
          <w:rFonts w:ascii="Arial Narrow" w:hAnsi="Arial Narrow"/>
          <w:sz w:val="22"/>
          <w:szCs w:val="22"/>
        </w:rPr>
        <w:t>2</w:t>
      </w:r>
      <w:r w:rsidR="00B3551F">
        <w:rPr>
          <w:rFonts w:ascii="Arial Narrow" w:hAnsi="Arial Narrow"/>
          <w:sz w:val="22"/>
          <w:szCs w:val="22"/>
        </w:rPr>
        <w:t xml:space="preserve"> de diciembre</w:t>
      </w:r>
      <w:r w:rsidRPr="00EC50CF">
        <w:rPr>
          <w:rFonts w:ascii="Arial Narrow" w:hAnsi="Arial Narrow"/>
          <w:sz w:val="22"/>
          <w:szCs w:val="22"/>
        </w:rPr>
        <w:t xml:space="preserve"> de 202</w:t>
      </w:r>
      <w:r w:rsidR="00C44509" w:rsidRPr="00EC50CF">
        <w:rPr>
          <w:rFonts w:ascii="Arial Narrow" w:hAnsi="Arial Narrow"/>
          <w:sz w:val="22"/>
          <w:szCs w:val="22"/>
        </w:rPr>
        <w:t>5</w:t>
      </w:r>
      <w:r w:rsidR="000732CD" w:rsidRPr="00EC50CF">
        <w:rPr>
          <w:rFonts w:ascii="Arial Narrow" w:hAnsi="Arial Narrow"/>
          <w:sz w:val="22"/>
          <w:szCs w:val="22"/>
        </w:rPr>
        <w:t>.</w:t>
      </w:r>
    </w:p>
    <w:p w14:paraId="621C9AA2" w14:textId="77777777" w:rsidR="00E03F40" w:rsidRPr="003C2D21" w:rsidRDefault="00E03F40" w:rsidP="00E03F40">
      <w:pPr>
        <w:pStyle w:val="Textoindependiente"/>
        <w:rPr>
          <w:rFonts w:ascii="Arial Narrow" w:hAnsi="Arial Narrow"/>
          <w:sz w:val="22"/>
          <w:szCs w:val="22"/>
        </w:rPr>
      </w:pPr>
    </w:p>
    <w:p w14:paraId="7E6525CB" w14:textId="77777777" w:rsidR="00E03F40" w:rsidRDefault="00E03F40" w:rsidP="00E03F40">
      <w:pPr>
        <w:pStyle w:val="Ttulo4"/>
        <w:spacing w:line="360" w:lineRule="auto"/>
        <w:ind w:left="864"/>
        <w:jc w:val="center"/>
        <w:rPr>
          <w:rFonts w:ascii="Arial Narrow" w:hAnsi="Arial Narrow" w:cs="Arial"/>
          <w:sz w:val="24"/>
          <w:szCs w:val="24"/>
        </w:rPr>
      </w:pPr>
      <w:r w:rsidRPr="00963AC0">
        <w:rPr>
          <w:rFonts w:ascii="Arial Narrow" w:hAnsi="Arial Narrow" w:cs="Arial"/>
          <w:sz w:val="24"/>
          <w:szCs w:val="24"/>
        </w:rPr>
        <w:t>NOTIFÍQUESE Y CÚMPLASE</w:t>
      </w:r>
    </w:p>
    <w:tbl>
      <w:tblPr>
        <w:tblW w:w="5108" w:type="dxa"/>
        <w:jc w:val="center"/>
        <w:tblCellMar>
          <w:left w:w="10" w:type="dxa"/>
          <w:right w:w="10" w:type="dxa"/>
        </w:tblCellMar>
        <w:tblLook w:val="0000" w:firstRow="0" w:lastRow="0" w:firstColumn="0" w:lastColumn="0" w:noHBand="0" w:noVBand="0"/>
      </w:tblPr>
      <w:tblGrid>
        <w:gridCol w:w="1985"/>
        <w:gridCol w:w="3123"/>
      </w:tblGrid>
      <w:tr w:rsidR="00E03F40" w14:paraId="0522EA4A" w14:textId="77777777" w:rsidTr="007E2DA6">
        <w:trPr>
          <w:trHeight w:val="493"/>
          <w:jc w:val="center"/>
        </w:trPr>
        <w:tc>
          <w:tcPr>
            <w:tcW w:w="1985" w:type="dxa"/>
            <w:shd w:val="clear" w:color="auto" w:fill="FFFFFF"/>
            <w:tcMar>
              <w:top w:w="0" w:type="dxa"/>
              <w:left w:w="108" w:type="dxa"/>
              <w:bottom w:w="0" w:type="dxa"/>
              <w:right w:w="108" w:type="dxa"/>
            </w:tcMar>
            <w:vAlign w:val="center"/>
          </w:tcPr>
          <w:p w14:paraId="0967E100" w14:textId="77777777" w:rsidR="00E03F40" w:rsidRDefault="00E03F40" w:rsidP="007E2DA6">
            <w:r>
              <w:rPr>
                <w:noProof/>
              </w:rPr>
              <w:drawing>
                <wp:inline distT="0" distB="0" distL="0" distR="0" wp14:anchorId="4DB1444C" wp14:editId="2495FDE3">
                  <wp:extent cx="942975" cy="483870"/>
                  <wp:effectExtent l="0" t="0" r="9525" b="0"/>
                  <wp:docPr id="1545141210" name="Imagen 1" descr="Logotipo, nombre de la empres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943239" cy="484005"/>
                          </a:xfrm>
                          <a:prstGeom prst="rect">
                            <a:avLst/>
                          </a:prstGeom>
                          <a:noFill/>
                          <a:ln>
                            <a:noFill/>
                            <a:prstDash/>
                          </a:ln>
                        </pic:spPr>
                      </pic:pic>
                    </a:graphicData>
                  </a:graphic>
                </wp:inline>
              </w:drawing>
            </w:r>
          </w:p>
        </w:tc>
        <w:tc>
          <w:tcPr>
            <w:tcW w:w="3123" w:type="dxa"/>
            <w:shd w:val="clear" w:color="auto" w:fill="FFFFFF"/>
            <w:tcMar>
              <w:top w:w="0" w:type="dxa"/>
              <w:left w:w="108" w:type="dxa"/>
              <w:bottom w:w="0" w:type="dxa"/>
              <w:right w:w="108" w:type="dxa"/>
            </w:tcMar>
          </w:tcPr>
          <w:p w14:paraId="712F610A" w14:textId="77777777" w:rsidR="00E03F40" w:rsidRDefault="00E03F40" w:rsidP="007E2DA6">
            <w:pPr>
              <w:jc w:val="center"/>
              <w:rPr>
                <w:rFonts w:ascii="inherit" w:hAnsi="inherit" w:cs="Calibri"/>
                <w:color w:val="201F1E"/>
                <w:sz w:val="18"/>
                <w:szCs w:val="18"/>
                <w:lang w:eastAsia="es-CO"/>
              </w:rPr>
            </w:pPr>
          </w:p>
          <w:p w14:paraId="41AAA4A2" w14:textId="77777777" w:rsidR="00E03F40" w:rsidRDefault="00E03F40" w:rsidP="007E2DA6">
            <w:pPr>
              <w:jc w:val="center"/>
            </w:pPr>
            <w:r>
              <w:rPr>
                <w:rFonts w:ascii="inherit" w:hAnsi="inherit" w:cs="Calibri"/>
                <w:color w:val="201F1E"/>
                <w:sz w:val="18"/>
                <w:szCs w:val="18"/>
                <w:lang w:eastAsia="es-CO"/>
              </w:rPr>
              <w:t>Firmado Digitalmente por</w:t>
            </w:r>
          </w:p>
          <w:p w14:paraId="4A7AB930" w14:textId="77777777" w:rsidR="00E03F40" w:rsidRDefault="00E03F40" w:rsidP="007E2DA6">
            <w:pPr>
              <w:jc w:val="center"/>
            </w:pPr>
            <w:r>
              <w:rPr>
                <w:rFonts w:ascii="inherit" w:hAnsi="inherit" w:cs="Calibri"/>
                <w:b/>
                <w:bCs/>
                <w:color w:val="201F1E"/>
                <w:sz w:val="18"/>
                <w:szCs w:val="18"/>
                <w:lang w:eastAsia="es-CO"/>
              </w:rPr>
              <w:t>Marcos Jaher Parra Oviedo</w:t>
            </w:r>
          </w:p>
          <w:p w14:paraId="611F3436" w14:textId="77777777" w:rsidR="00E03F40" w:rsidRDefault="00E03F40" w:rsidP="007E2DA6">
            <w:pPr>
              <w:jc w:val="center"/>
            </w:pPr>
            <w:r>
              <w:rPr>
                <w:rFonts w:ascii="inherit" w:hAnsi="inherit" w:cs="Calibri"/>
                <w:color w:val="201F1E"/>
                <w:sz w:val="18"/>
                <w:szCs w:val="18"/>
                <w:lang w:eastAsia="es-CO"/>
              </w:rPr>
              <w:t xml:space="preserve">Jefe de la Oficina Asesora Jurídica </w:t>
            </w:r>
          </w:p>
        </w:tc>
      </w:tr>
    </w:tbl>
    <w:p w14:paraId="2782D73A" w14:textId="77777777" w:rsidR="00E03F40" w:rsidRDefault="00E03F40" w:rsidP="00E03F40">
      <w:pPr>
        <w:ind w:right="47"/>
        <w:jc w:val="both"/>
        <w:rPr>
          <w:rFonts w:ascii="Arial Narrow" w:eastAsia="Calibri" w:hAnsi="Arial Narrow" w:cs="Arial"/>
        </w:rPr>
      </w:pPr>
    </w:p>
    <w:p w14:paraId="61878457" w14:textId="77777777" w:rsidR="00E03F40" w:rsidRDefault="00E03F40" w:rsidP="00E03F40">
      <w:pPr>
        <w:pStyle w:val="Default"/>
        <w:jc w:val="center"/>
        <w:rPr>
          <w:rFonts w:ascii="Arial Narrow" w:hAnsi="Arial Narrow"/>
          <w:b/>
          <w:bCs/>
          <w:sz w:val="22"/>
          <w:szCs w:val="22"/>
          <w:lang w:val="es-ES_tradnl"/>
        </w:rPr>
      </w:pPr>
      <w:r>
        <w:rPr>
          <w:rFonts w:ascii="Arial Narrow" w:hAnsi="Arial Narrow"/>
          <w:b/>
          <w:bCs/>
          <w:sz w:val="22"/>
          <w:szCs w:val="22"/>
          <w:lang w:val="es-ES_tradnl"/>
        </w:rPr>
        <w:t>MARCOS JAHER PARRA OVIEDO</w:t>
      </w:r>
    </w:p>
    <w:p w14:paraId="26ECE742" w14:textId="77777777" w:rsidR="00E03F40" w:rsidRDefault="00E03F40" w:rsidP="00E03F40">
      <w:pPr>
        <w:pStyle w:val="Default"/>
        <w:jc w:val="center"/>
        <w:rPr>
          <w:rFonts w:ascii="Arial Narrow" w:hAnsi="Arial Narrow"/>
          <w:sz w:val="22"/>
          <w:szCs w:val="22"/>
          <w:lang w:val="es-ES_tradnl"/>
        </w:rPr>
      </w:pPr>
      <w:r>
        <w:rPr>
          <w:rFonts w:ascii="Arial Narrow" w:hAnsi="Arial Narrow"/>
          <w:sz w:val="22"/>
          <w:szCs w:val="22"/>
          <w:lang w:val="es-ES_tradnl"/>
        </w:rPr>
        <w:t xml:space="preserve">Jefe de la Oficina Asesora Jurídica </w:t>
      </w:r>
    </w:p>
    <w:p w14:paraId="697086CC" w14:textId="77777777" w:rsidR="00E03F40" w:rsidRDefault="00E03F40" w:rsidP="00E03F40">
      <w:pPr>
        <w:jc w:val="center"/>
        <w:rPr>
          <w:rFonts w:ascii="Arial Narrow" w:hAnsi="Arial Narrow"/>
        </w:rPr>
      </w:pPr>
      <w:r>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77C5D149" w14:textId="77777777" w:rsidR="00A432C6" w:rsidRDefault="00A432C6" w:rsidP="008C220E">
      <w:pPr>
        <w:jc w:val="both"/>
        <w:rPr>
          <w:rFonts w:ascii="Arial Narrow" w:hAnsi="Arial Narrow"/>
          <w:i/>
          <w:iCs/>
          <w:noProof/>
          <w:sz w:val="16"/>
          <w:szCs w:val="16"/>
        </w:rPr>
      </w:pPr>
    </w:p>
    <w:p w14:paraId="7FF61980" w14:textId="0CF412FB" w:rsidR="00436830" w:rsidRPr="003713CD" w:rsidRDefault="0096235E" w:rsidP="0096235E">
      <w:pPr>
        <w:jc w:val="both"/>
        <w:rPr>
          <w:rFonts w:ascii="Arial Narrow" w:hAnsi="Arial Narrow"/>
          <w:i/>
          <w:iCs/>
          <w:noProof/>
          <w:sz w:val="16"/>
          <w:szCs w:val="16"/>
        </w:rPr>
      </w:pPr>
      <w:r w:rsidRPr="0096235E">
        <w:rPr>
          <w:rFonts w:ascii="Arial Narrow" w:hAnsi="Arial Narrow"/>
          <w:i/>
          <w:iCs/>
          <w:noProof/>
          <w:sz w:val="16"/>
          <w:szCs w:val="16"/>
        </w:rPr>
        <w:t>Expediente: 26203975-</w:t>
      </w:r>
      <w:r w:rsidR="003F41C4">
        <w:rPr>
          <w:rFonts w:ascii="Arial Narrow" w:hAnsi="Arial Narrow"/>
          <w:i/>
          <w:iCs/>
          <w:noProof/>
          <w:sz w:val="16"/>
          <w:szCs w:val="16"/>
        </w:rPr>
        <w:t>CARLOS OLIER ZAPATA TUBERQUIA</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FD8C4" w14:textId="77777777" w:rsidR="009B7C84" w:rsidRDefault="009B7C84">
      <w:r>
        <w:separator/>
      </w:r>
    </w:p>
  </w:endnote>
  <w:endnote w:type="continuationSeparator" w:id="0">
    <w:p w14:paraId="0DAD2B88" w14:textId="77777777" w:rsidR="009B7C84" w:rsidRDefault="009B7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inherit">
    <w:altName w:val="Cambria"/>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0A409" w14:textId="77777777" w:rsidR="009B7C84" w:rsidRDefault="009B7C84">
      <w:r>
        <w:separator/>
      </w:r>
    </w:p>
  </w:footnote>
  <w:footnote w:type="continuationSeparator" w:id="0">
    <w:p w14:paraId="77779005" w14:textId="77777777" w:rsidR="009B7C84" w:rsidRDefault="009B7C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15EB3CB7" w:rsidR="009E113B" w:rsidRPr="006F2913"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BB4083" w:rsidRPr="00BB4083">
      <w:rPr>
        <w:rFonts w:ascii="Arial Narrow" w:hAnsi="Arial Narrow" w:cs="Arial"/>
        <w:b/>
        <w:bCs/>
      </w:rPr>
      <w:t>0168374</w:t>
    </w:r>
    <w:r w:rsidR="003D0035">
      <w:rPr>
        <w:rFonts w:ascii="Arial Narrow" w:hAnsi="Arial Narrow" w:cs="Arial"/>
        <w:b/>
        <w:bCs/>
        <w:lang w:val="es-CO"/>
      </w:rPr>
      <w:t xml:space="preserve"> </w:t>
    </w:r>
    <w:r w:rsidR="00F84D72">
      <w:rPr>
        <w:rFonts w:ascii="Arial Narrow" w:hAnsi="Arial Narrow" w:cs="Arial"/>
        <w:b/>
        <w:bCs/>
        <w:lang w:val="es-CO"/>
      </w:rPr>
      <w:t>DEL</w:t>
    </w:r>
    <w:r w:rsidR="001F22FE">
      <w:rPr>
        <w:rFonts w:ascii="Arial Narrow" w:hAnsi="Arial Narrow" w:cs="Arial"/>
        <w:b/>
        <w:bCs/>
      </w:rPr>
      <w:t xml:space="preserve"> </w:t>
    </w:r>
    <w:r w:rsidR="00B3551F">
      <w:rPr>
        <w:rFonts w:ascii="Arial Narrow" w:hAnsi="Arial Narrow" w:cs="Arial"/>
        <w:b/>
        <w:bCs/>
      </w:rPr>
      <w:t>0</w:t>
    </w:r>
    <w:r w:rsidR="00556580">
      <w:rPr>
        <w:rFonts w:ascii="Arial Narrow" w:hAnsi="Arial Narrow" w:cs="Arial"/>
        <w:b/>
        <w:bCs/>
      </w:rPr>
      <w:t>2</w:t>
    </w:r>
    <w:r w:rsidR="00BE398A">
      <w:rPr>
        <w:rFonts w:ascii="Arial Narrow" w:hAnsi="Arial Narrow" w:cs="Arial"/>
        <w:b/>
        <w:bCs/>
      </w:rPr>
      <w:t xml:space="preserve"> DE </w:t>
    </w:r>
    <w:r w:rsidR="00B3551F">
      <w:rPr>
        <w:rFonts w:ascii="Arial Narrow" w:hAnsi="Arial Narrow" w:cs="Arial"/>
        <w:b/>
        <w:bCs/>
      </w:rPr>
      <w:t xml:space="preserve">DICIEMBRE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506A"/>
    <w:rsid w:val="000057A7"/>
    <w:rsid w:val="000068B0"/>
    <w:rsid w:val="0000721B"/>
    <w:rsid w:val="00010A98"/>
    <w:rsid w:val="00010ADF"/>
    <w:rsid w:val="000118F8"/>
    <w:rsid w:val="000121CB"/>
    <w:rsid w:val="00014CA7"/>
    <w:rsid w:val="00015329"/>
    <w:rsid w:val="0001752A"/>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6EE"/>
    <w:rsid w:val="00052A43"/>
    <w:rsid w:val="00053FAF"/>
    <w:rsid w:val="0005433A"/>
    <w:rsid w:val="00056097"/>
    <w:rsid w:val="000562E6"/>
    <w:rsid w:val="00060A2F"/>
    <w:rsid w:val="00060D1A"/>
    <w:rsid w:val="0006208A"/>
    <w:rsid w:val="00062A31"/>
    <w:rsid w:val="00062ED3"/>
    <w:rsid w:val="00063254"/>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A0804"/>
    <w:rsid w:val="000A2D06"/>
    <w:rsid w:val="000A3B33"/>
    <w:rsid w:val="000A4FBB"/>
    <w:rsid w:val="000A5025"/>
    <w:rsid w:val="000A6DC5"/>
    <w:rsid w:val="000B02A2"/>
    <w:rsid w:val="000B1E44"/>
    <w:rsid w:val="000B2DE0"/>
    <w:rsid w:val="000B43B1"/>
    <w:rsid w:val="000B4587"/>
    <w:rsid w:val="000B6893"/>
    <w:rsid w:val="000B7FC4"/>
    <w:rsid w:val="000C00CD"/>
    <w:rsid w:val="000C049D"/>
    <w:rsid w:val="000C0BD0"/>
    <w:rsid w:val="000C0F71"/>
    <w:rsid w:val="000C1BC3"/>
    <w:rsid w:val="000C4C73"/>
    <w:rsid w:val="000C4FEB"/>
    <w:rsid w:val="000C62FB"/>
    <w:rsid w:val="000C6733"/>
    <w:rsid w:val="000D06C0"/>
    <w:rsid w:val="000D14F1"/>
    <w:rsid w:val="000D20C1"/>
    <w:rsid w:val="000D26BE"/>
    <w:rsid w:val="000D366E"/>
    <w:rsid w:val="000D4E18"/>
    <w:rsid w:val="000D50D9"/>
    <w:rsid w:val="000D6232"/>
    <w:rsid w:val="000D67D0"/>
    <w:rsid w:val="000D68F3"/>
    <w:rsid w:val="000E1A07"/>
    <w:rsid w:val="000E239C"/>
    <w:rsid w:val="000E26A0"/>
    <w:rsid w:val="000E3203"/>
    <w:rsid w:val="000E4DBA"/>
    <w:rsid w:val="000E5294"/>
    <w:rsid w:val="000E6D34"/>
    <w:rsid w:val="000E7C18"/>
    <w:rsid w:val="000E7DD7"/>
    <w:rsid w:val="000F00AD"/>
    <w:rsid w:val="000F1CD8"/>
    <w:rsid w:val="000F253A"/>
    <w:rsid w:val="000F331F"/>
    <w:rsid w:val="000F4A22"/>
    <w:rsid w:val="000F557A"/>
    <w:rsid w:val="000F563C"/>
    <w:rsid w:val="000F565B"/>
    <w:rsid w:val="000F602D"/>
    <w:rsid w:val="000F688B"/>
    <w:rsid w:val="000F6AFB"/>
    <w:rsid w:val="000F7103"/>
    <w:rsid w:val="00100029"/>
    <w:rsid w:val="00100318"/>
    <w:rsid w:val="001017A8"/>
    <w:rsid w:val="00103D44"/>
    <w:rsid w:val="00104435"/>
    <w:rsid w:val="001045A8"/>
    <w:rsid w:val="00104C6C"/>
    <w:rsid w:val="00106FD5"/>
    <w:rsid w:val="00107944"/>
    <w:rsid w:val="00107ED7"/>
    <w:rsid w:val="001108E9"/>
    <w:rsid w:val="00110E61"/>
    <w:rsid w:val="001128BA"/>
    <w:rsid w:val="0011369E"/>
    <w:rsid w:val="00113859"/>
    <w:rsid w:val="00113F12"/>
    <w:rsid w:val="001156D9"/>
    <w:rsid w:val="001163CE"/>
    <w:rsid w:val="00117B4A"/>
    <w:rsid w:val="001201E8"/>
    <w:rsid w:val="00121C46"/>
    <w:rsid w:val="0012255F"/>
    <w:rsid w:val="00122A11"/>
    <w:rsid w:val="001234AD"/>
    <w:rsid w:val="001267D8"/>
    <w:rsid w:val="00131B31"/>
    <w:rsid w:val="00135367"/>
    <w:rsid w:val="00135E16"/>
    <w:rsid w:val="001363A4"/>
    <w:rsid w:val="001365E9"/>
    <w:rsid w:val="0013702A"/>
    <w:rsid w:val="0014006E"/>
    <w:rsid w:val="00140873"/>
    <w:rsid w:val="00140E22"/>
    <w:rsid w:val="001414AD"/>
    <w:rsid w:val="001419A2"/>
    <w:rsid w:val="00141B4F"/>
    <w:rsid w:val="00143151"/>
    <w:rsid w:val="00145B4D"/>
    <w:rsid w:val="00146784"/>
    <w:rsid w:val="001475AB"/>
    <w:rsid w:val="00151198"/>
    <w:rsid w:val="00151537"/>
    <w:rsid w:val="00153263"/>
    <w:rsid w:val="0015352B"/>
    <w:rsid w:val="00154342"/>
    <w:rsid w:val="00154BCB"/>
    <w:rsid w:val="00155B8D"/>
    <w:rsid w:val="00156CE4"/>
    <w:rsid w:val="00171A16"/>
    <w:rsid w:val="00171BDE"/>
    <w:rsid w:val="0017202E"/>
    <w:rsid w:val="00172751"/>
    <w:rsid w:val="00173338"/>
    <w:rsid w:val="00176536"/>
    <w:rsid w:val="00176C7F"/>
    <w:rsid w:val="00180622"/>
    <w:rsid w:val="001808EB"/>
    <w:rsid w:val="001810B6"/>
    <w:rsid w:val="00181148"/>
    <w:rsid w:val="001868F2"/>
    <w:rsid w:val="001909EA"/>
    <w:rsid w:val="001933A3"/>
    <w:rsid w:val="001A1399"/>
    <w:rsid w:val="001A15A6"/>
    <w:rsid w:val="001A1BB2"/>
    <w:rsid w:val="001A2635"/>
    <w:rsid w:val="001A29A1"/>
    <w:rsid w:val="001A4EAC"/>
    <w:rsid w:val="001A5140"/>
    <w:rsid w:val="001A52A3"/>
    <w:rsid w:val="001A5383"/>
    <w:rsid w:val="001A7E9E"/>
    <w:rsid w:val="001B0DA2"/>
    <w:rsid w:val="001B12B4"/>
    <w:rsid w:val="001B1CFB"/>
    <w:rsid w:val="001B3337"/>
    <w:rsid w:val="001B3F20"/>
    <w:rsid w:val="001B4BF9"/>
    <w:rsid w:val="001B6539"/>
    <w:rsid w:val="001B7F14"/>
    <w:rsid w:val="001C0479"/>
    <w:rsid w:val="001C4B0B"/>
    <w:rsid w:val="001C518F"/>
    <w:rsid w:val="001C640C"/>
    <w:rsid w:val="001C7AAA"/>
    <w:rsid w:val="001D1109"/>
    <w:rsid w:val="001D1D67"/>
    <w:rsid w:val="001D23B6"/>
    <w:rsid w:val="001D23D5"/>
    <w:rsid w:val="001D2918"/>
    <w:rsid w:val="001D4B44"/>
    <w:rsid w:val="001D50F7"/>
    <w:rsid w:val="001D5378"/>
    <w:rsid w:val="001D6E5A"/>
    <w:rsid w:val="001D706C"/>
    <w:rsid w:val="001D776F"/>
    <w:rsid w:val="001D7CD4"/>
    <w:rsid w:val="001E1D31"/>
    <w:rsid w:val="001E2383"/>
    <w:rsid w:val="001E25D7"/>
    <w:rsid w:val="001E26C9"/>
    <w:rsid w:val="001E3DC8"/>
    <w:rsid w:val="001E5682"/>
    <w:rsid w:val="001E6000"/>
    <w:rsid w:val="001F22FE"/>
    <w:rsid w:val="00200213"/>
    <w:rsid w:val="0020160A"/>
    <w:rsid w:val="00201709"/>
    <w:rsid w:val="002035C4"/>
    <w:rsid w:val="00203EDF"/>
    <w:rsid w:val="0020468B"/>
    <w:rsid w:val="00206792"/>
    <w:rsid w:val="00207155"/>
    <w:rsid w:val="00210A11"/>
    <w:rsid w:val="00210A9C"/>
    <w:rsid w:val="00211693"/>
    <w:rsid w:val="00212185"/>
    <w:rsid w:val="0021338D"/>
    <w:rsid w:val="0021424A"/>
    <w:rsid w:val="00214AD9"/>
    <w:rsid w:val="00214B01"/>
    <w:rsid w:val="00215D6B"/>
    <w:rsid w:val="0021646B"/>
    <w:rsid w:val="00221837"/>
    <w:rsid w:val="0022225B"/>
    <w:rsid w:val="00222C68"/>
    <w:rsid w:val="00224828"/>
    <w:rsid w:val="00225386"/>
    <w:rsid w:val="00227607"/>
    <w:rsid w:val="00227BE2"/>
    <w:rsid w:val="00230B13"/>
    <w:rsid w:val="00232A3F"/>
    <w:rsid w:val="00235DF4"/>
    <w:rsid w:val="00235E60"/>
    <w:rsid w:val="00241F61"/>
    <w:rsid w:val="0024245C"/>
    <w:rsid w:val="002442F0"/>
    <w:rsid w:val="002444AB"/>
    <w:rsid w:val="00245C8F"/>
    <w:rsid w:val="002501BA"/>
    <w:rsid w:val="0025119A"/>
    <w:rsid w:val="002515D5"/>
    <w:rsid w:val="00252BE7"/>
    <w:rsid w:val="00254F8A"/>
    <w:rsid w:val="00256551"/>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A1A"/>
    <w:rsid w:val="002958E4"/>
    <w:rsid w:val="0029639E"/>
    <w:rsid w:val="002970C0"/>
    <w:rsid w:val="00297E17"/>
    <w:rsid w:val="002A045B"/>
    <w:rsid w:val="002A182A"/>
    <w:rsid w:val="002A3AFB"/>
    <w:rsid w:val="002A3BF6"/>
    <w:rsid w:val="002A4CAD"/>
    <w:rsid w:val="002A6B31"/>
    <w:rsid w:val="002B1E57"/>
    <w:rsid w:val="002B367E"/>
    <w:rsid w:val="002B6478"/>
    <w:rsid w:val="002B7475"/>
    <w:rsid w:val="002B7E90"/>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4A19"/>
    <w:rsid w:val="002E0F4B"/>
    <w:rsid w:val="002E1C0E"/>
    <w:rsid w:val="002E2B59"/>
    <w:rsid w:val="002E3694"/>
    <w:rsid w:val="002E3D22"/>
    <w:rsid w:val="002E4820"/>
    <w:rsid w:val="002E549B"/>
    <w:rsid w:val="002E5E34"/>
    <w:rsid w:val="002E66D0"/>
    <w:rsid w:val="002F025E"/>
    <w:rsid w:val="002F2634"/>
    <w:rsid w:val="002F3562"/>
    <w:rsid w:val="002F4098"/>
    <w:rsid w:val="002F5D87"/>
    <w:rsid w:val="002F6134"/>
    <w:rsid w:val="002F77B8"/>
    <w:rsid w:val="00300609"/>
    <w:rsid w:val="00301CB4"/>
    <w:rsid w:val="00302544"/>
    <w:rsid w:val="00302DF0"/>
    <w:rsid w:val="003041CE"/>
    <w:rsid w:val="00305782"/>
    <w:rsid w:val="00315E09"/>
    <w:rsid w:val="003166B6"/>
    <w:rsid w:val="0031688B"/>
    <w:rsid w:val="0031699D"/>
    <w:rsid w:val="0032030C"/>
    <w:rsid w:val="003224FE"/>
    <w:rsid w:val="00324AA5"/>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4C2A"/>
    <w:rsid w:val="00364E1E"/>
    <w:rsid w:val="00366288"/>
    <w:rsid w:val="00366F7A"/>
    <w:rsid w:val="00370BAA"/>
    <w:rsid w:val="003713CD"/>
    <w:rsid w:val="00371FEF"/>
    <w:rsid w:val="003726B2"/>
    <w:rsid w:val="00373F9C"/>
    <w:rsid w:val="003746E2"/>
    <w:rsid w:val="00374DC0"/>
    <w:rsid w:val="00375C79"/>
    <w:rsid w:val="00376FDD"/>
    <w:rsid w:val="0037700B"/>
    <w:rsid w:val="003822AB"/>
    <w:rsid w:val="003839EB"/>
    <w:rsid w:val="00383CC6"/>
    <w:rsid w:val="003848BF"/>
    <w:rsid w:val="00384DC4"/>
    <w:rsid w:val="00385627"/>
    <w:rsid w:val="00386554"/>
    <w:rsid w:val="0039114D"/>
    <w:rsid w:val="00393532"/>
    <w:rsid w:val="003953A1"/>
    <w:rsid w:val="00395DCF"/>
    <w:rsid w:val="00395E3B"/>
    <w:rsid w:val="00397038"/>
    <w:rsid w:val="003972E7"/>
    <w:rsid w:val="003A05BE"/>
    <w:rsid w:val="003A34A4"/>
    <w:rsid w:val="003A39B1"/>
    <w:rsid w:val="003A4597"/>
    <w:rsid w:val="003B0000"/>
    <w:rsid w:val="003B0449"/>
    <w:rsid w:val="003B06BA"/>
    <w:rsid w:val="003B08A6"/>
    <w:rsid w:val="003B0EBD"/>
    <w:rsid w:val="003B1A03"/>
    <w:rsid w:val="003B3144"/>
    <w:rsid w:val="003B3554"/>
    <w:rsid w:val="003B485D"/>
    <w:rsid w:val="003B4A72"/>
    <w:rsid w:val="003B4DCB"/>
    <w:rsid w:val="003B53DA"/>
    <w:rsid w:val="003B6764"/>
    <w:rsid w:val="003B6BE9"/>
    <w:rsid w:val="003C10BD"/>
    <w:rsid w:val="003C2B16"/>
    <w:rsid w:val="003C326B"/>
    <w:rsid w:val="003C37B1"/>
    <w:rsid w:val="003C5D3A"/>
    <w:rsid w:val="003C6C19"/>
    <w:rsid w:val="003C6D55"/>
    <w:rsid w:val="003C726B"/>
    <w:rsid w:val="003D0035"/>
    <w:rsid w:val="003D11D7"/>
    <w:rsid w:val="003D1FB0"/>
    <w:rsid w:val="003D26FD"/>
    <w:rsid w:val="003D3C5C"/>
    <w:rsid w:val="003D5DEC"/>
    <w:rsid w:val="003D6944"/>
    <w:rsid w:val="003E0B8F"/>
    <w:rsid w:val="003E0F28"/>
    <w:rsid w:val="003E267D"/>
    <w:rsid w:val="003E2EAE"/>
    <w:rsid w:val="003E5588"/>
    <w:rsid w:val="003E7AD6"/>
    <w:rsid w:val="003F0AC2"/>
    <w:rsid w:val="003F244C"/>
    <w:rsid w:val="003F38F2"/>
    <w:rsid w:val="003F3B6D"/>
    <w:rsid w:val="003F41C4"/>
    <w:rsid w:val="003F428A"/>
    <w:rsid w:val="003F4408"/>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1B86"/>
    <w:rsid w:val="004122DB"/>
    <w:rsid w:val="0041241C"/>
    <w:rsid w:val="00412E60"/>
    <w:rsid w:val="004132C7"/>
    <w:rsid w:val="00414242"/>
    <w:rsid w:val="004142EC"/>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DB8"/>
    <w:rsid w:val="00442191"/>
    <w:rsid w:val="00442ED1"/>
    <w:rsid w:val="0044450B"/>
    <w:rsid w:val="00447976"/>
    <w:rsid w:val="00454199"/>
    <w:rsid w:val="00455AC4"/>
    <w:rsid w:val="00456969"/>
    <w:rsid w:val="00460AA9"/>
    <w:rsid w:val="00463080"/>
    <w:rsid w:val="00463B12"/>
    <w:rsid w:val="004678F3"/>
    <w:rsid w:val="0047043E"/>
    <w:rsid w:val="00470787"/>
    <w:rsid w:val="0047251A"/>
    <w:rsid w:val="00472A8F"/>
    <w:rsid w:val="00474973"/>
    <w:rsid w:val="004759F9"/>
    <w:rsid w:val="004767A2"/>
    <w:rsid w:val="004777C6"/>
    <w:rsid w:val="00477B06"/>
    <w:rsid w:val="004813C3"/>
    <w:rsid w:val="00481CCC"/>
    <w:rsid w:val="0048541F"/>
    <w:rsid w:val="00485B8F"/>
    <w:rsid w:val="004861F2"/>
    <w:rsid w:val="004901E0"/>
    <w:rsid w:val="00491B25"/>
    <w:rsid w:val="004920B6"/>
    <w:rsid w:val="0049249F"/>
    <w:rsid w:val="00495299"/>
    <w:rsid w:val="00497289"/>
    <w:rsid w:val="00497306"/>
    <w:rsid w:val="00497648"/>
    <w:rsid w:val="004A41DF"/>
    <w:rsid w:val="004A53DE"/>
    <w:rsid w:val="004B3D59"/>
    <w:rsid w:val="004B46F6"/>
    <w:rsid w:val="004B5D4F"/>
    <w:rsid w:val="004B6303"/>
    <w:rsid w:val="004B7995"/>
    <w:rsid w:val="004C47BA"/>
    <w:rsid w:val="004C4CE7"/>
    <w:rsid w:val="004C50F8"/>
    <w:rsid w:val="004C56D7"/>
    <w:rsid w:val="004C5D62"/>
    <w:rsid w:val="004C607C"/>
    <w:rsid w:val="004D08D0"/>
    <w:rsid w:val="004D12B0"/>
    <w:rsid w:val="004D3EEA"/>
    <w:rsid w:val="004D41CC"/>
    <w:rsid w:val="004D6EEE"/>
    <w:rsid w:val="004E1F2B"/>
    <w:rsid w:val="004E340B"/>
    <w:rsid w:val="004E7054"/>
    <w:rsid w:val="004E7973"/>
    <w:rsid w:val="004F2091"/>
    <w:rsid w:val="004F298E"/>
    <w:rsid w:val="004F2B43"/>
    <w:rsid w:val="004F6EDF"/>
    <w:rsid w:val="00502217"/>
    <w:rsid w:val="005046B8"/>
    <w:rsid w:val="00504CC1"/>
    <w:rsid w:val="005058CB"/>
    <w:rsid w:val="00505DCA"/>
    <w:rsid w:val="0050665B"/>
    <w:rsid w:val="005066C5"/>
    <w:rsid w:val="005108B7"/>
    <w:rsid w:val="00511CCC"/>
    <w:rsid w:val="005129FF"/>
    <w:rsid w:val="00512DCF"/>
    <w:rsid w:val="00514E9B"/>
    <w:rsid w:val="00516064"/>
    <w:rsid w:val="005161E5"/>
    <w:rsid w:val="0051667C"/>
    <w:rsid w:val="00517286"/>
    <w:rsid w:val="00517CD9"/>
    <w:rsid w:val="005236AF"/>
    <w:rsid w:val="00524877"/>
    <w:rsid w:val="00524EA5"/>
    <w:rsid w:val="00527D72"/>
    <w:rsid w:val="005304EF"/>
    <w:rsid w:val="00530AF3"/>
    <w:rsid w:val="00530ED2"/>
    <w:rsid w:val="0053179D"/>
    <w:rsid w:val="00532799"/>
    <w:rsid w:val="00534E92"/>
    <w:rsid w:val="00536382"/>
    <w:rsid w:val="00536C5C"/>
    <w:rsid w:val="0054019A"/>
    <w:rsid w:val="00543459"/>
    <w:rsid w:val="005451B7"/>
    <w:rsid w:val="005477CF"/>
    <w:rsid w:val="005529A3"/>
    <w:rsid w:val="00552A76"/>
    <w:rsid w:val="00553984"/>
    <w:rsid w:val="0055469E"/>
    <w:rsid w:val="00556580"/>
    <w:rsid w:val="005567B6"/>
    <w:rsid w:val="005570C5"/>
    <w:rsid w:val="00560988"/>
    <w:rsid w:val="00560DCE"/>
    <w:rsid w:val="00560E5E"/>
    <w:rsid w:val="00561EF9"/>
    <w:rsid w:val="00563B47"/>
    <w:rsid w:val="0056490A"/>
    <w:rsid w:val="00564D21"/>
    <w:rsid w:val="005713D1"/>
    <w:rsid w:val="0057276A"/>
    <w:rsid w:val="005743C8"/>
    <w:rsid w:val="0057509F"/>
    <w:rsid w:val="00575248"/>
    <w:rsid w:val="0057713D"/>
    <w:rsid w:val="00577B81"/>
    <w:rsid w:val="00580898"/>
    <w:rsid w:val="00580CF7"/>
    <w:rsid w:val="00581493"/>
    <w:rsid w:val="00581FE8"/>
    <w:rsid w:val="00583943"/>
    <w:rsid w:val="0058437F"/>
    <w:rsid w:val="00584B57"/>
    <w:rsid w:val="00587140"/>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4D7"/>
    <w:rsid w:val="005C124C"/>
    <w:rsid w:val="005C286A"/>
    <w:rsid w:val="005C2D3E"/>
    <w:rsid w:val="005C3214"/>
    <w:rsid w:val="005C3E10"/>
    <w:rsid w:val="005C3EAC"/>
    <w:rsid w:val="005C6D1B"/>
    <w:rsid w:val="005C6FD6"/>
    <w:rsid w:val="005C7384"/>
    <w:rsid w:val="005C7EB9"/>
    <w:rsid w:val="005D0444"/>
    <w:rsid w:val="005D132A"/>
    <w:rsid w:val="005D1975"/>
    <w:rsid w:val="005D1CCD"/>
    <w:rsid w:val="005D24DE"/>
    <w:rsid w:val="005D4F8A"/>
    <w:rsid w:val="005D7055"/>
    <w:rsid w:val="005E2BCD"/>
    <w:rsid w:val="005E49B6"/>
    <w:rsid w:val="005E4FB2"/>
    <w:rsid w:val="005F189A"/>
    <w:rsid w:val="005F1EC2"/>
    <w:rsid w:val="005F3EB2"/>
    <w:rsid w:val="005F5796"/>
    <w:rsid w:val="005F59E6"/>
    <w:rsid w:val="005F60F4"/>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082"/>
    <w:rsid w:val="00625783"/>
    <w:rsid w:val="006265A6"/>
    <w:rsid w:val="00627724"/>
    <w:rsid w:val="0063080E"/>
    <w:rsid w:val="006316F8"/>
    <w:rsid w:val="00632019"/>
    <w:rsid w:val="00633E09"/>
    <w:rsid w:val="00634C1C"/>
    <w:rsid w:val="00635EFF"/>
    <w:rsid w:val="0063794B"/>
    <w:rsid w:val="00643049"/>
    <w:rsid w:val="006433A3"/>
    <w:rsid w:val="00643BD1"/>
    <w:rsid w:val="00645086"/>
    <w:rsid w:val="00645AC4"/>
    <w:rsid w:val="00646196"/>
    <w:rsid w:val="00646EBF"/>
    <w:rsid w:val="00647FE7"/>
    <w:rsid w:val="006509A4"/>
    <w:rsid w:val="00651E85"/>
    <w:rsid w:val="00652FB5"/>
    <w:rsid w:val="00655D3C"/>
    <w:rsid w:val="00660A2F"/>
    <w:rsid w:val="00660A87"/>
    <w:rsid w:val="00663EFC"/>
    <w:rsid w:val="00665E25"/>
    <w:rsid w:val="00667CB0"/>
    <w:rsid w:val="00672C94"/>
    <w:rsid w:val="00672D71"/>
    <w:rsid w:val="00675673"/>
    <w:rsid w:val="006807F5"/>
    <w:rsid w:val="00680FFF"/>
    <w:rsid w:val="00682F0C"/>
    <w:rsid w:val="0068490C"/>
    <w:rsid w:val="006849CC"/>
    <w:rsid w:val="00685C57"/>
    <w:rsid w:val="006867B1"/>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5228"/>
    <w:rsid w:val="006B64E9"/>
    <w:rsid w:val="006B7DEB"/>
    <w:rsid w:val="006C0B86"/>
    <w:rsid w:val="006C102C"/>
    <w:rsid w:val="006C1E34"/>
    <w:rsid w:val="006C251C"/>
    <w:rsid w:val="006C49B5"/>
    <w:rsid w:val="006C54EA"/>
    <w:rsid w:val="006C5508"/>
    <w:rsid w:val="006C57C0"/>
    <w:rsid w:val="006C586E"/>
    <w:rsid w:val="006C60C7"/>
    <w:rsid w:val="006D0A90"/>
    <w:rsid w:val="006D2329"/>
    <w:rsid w:val="006D317F"/>
    <w:rsid w:val="006D3FD9"/>
    <w:rsid w:val="006D4954"/>
    <w:rsid w:val="006D4DA9"/>
    <w:rsid w:val="006D5D71"/>
    <w:rsid w:val="006D60F6"/>
    <w:rsid w:val="006D6F77"/>
    <w:rsid w:val="006E1114"/>
    <w:rsid w:val="006E16BF"/>
    <w:rsid w:val="006E263D"/>
    <w:rsid w:val="006E5E70"/>
    <w:rsid w:val="006E75E5"/>
    <w:rsid w:val="006F002B"/>
    <w:rsid w:val="006F2913"/>
    <w:rsid w:val="006F3F8A"/>
    <w:rsid w:val="00700422"/>
    <w:rsid w:val="0070045E"/>
    <w:rsid w:val="00700812"/>
    <w:rsid w:val="00700D27"/>
    <w:rsid w:val="00702B66"/>
    <w:rsid w:val="007037B6"/>
    <w:rsid w:val="00704390"/>
    <w:rsid w:val="007045B3"/>
    <w:rsid w:val="00710238"/>
    <w:rsid w:val="00710B84"/>
    <w:rsid w:val="00710C8B"/>
    <w:rsid w:val="007127E4"/>
    <w:rsid w:val="00712A9F"/>
    <w:rsid w:val="007155DE"/>
    <w:rsid w:val="007156E5"/>
    <w:rsid w:val="00716F3C"/>
    <w:rsid w:val="0072165C"/>
    <w:rsid w:val="00721856"/>
    <w:rsid w:val="00721915"/>
    <w:rsid w:val="00722FA3"/>
    <w:rsid w:val="00723C3B"/>
    <w:rsid w:val="00725B60"/>
    <w:rsid w:val="00726117"/>
    <w:rsid w:val="00727B7A"/>
    <w:rsid w:val="00727DC2"/>
    <w:rsid w:val="00732928"/>
    <w:rsid w:val="00732EEC"/>
    <w:rsid w:val="00734A79"/>
    <w:rsid w:val="0073527B"/>
    <w:rsid w:val="00735375"/>
    <w:rsid w:val="007356BD"/>
    <w:rsid w:val="00736D74"/>
    <w:rsid w:val="00737339"/>
    <w:rsid w:val="0074017A"/>
    <w:rsid w:val="007414C4"/>
    <w:rsid w:val="00746BB1"/>
    <w:rsid w:val="007472FB"/>
    <w:rsid w:val="007508BF"/>
    <w:rsid w:val="00754B79"/>
    <w:rsid w:val="00757913"/>
    <w:rsid w:val="007579D7"/>
    <w:rsid w:val="00757C13"/>
    <w:rsid w:val="00760046"/>
    <w:rsid w:val="00761037"/>
    <w:rsid w:val="00761A71"/>
    <w:rsid w:val="0076302C"/>
    <w:rsid w:val="007637E2"/>
    <w:rsid w:val="0076388B"/>
    <w:rsid w:val="00763D0C"/>
    <w:rsid w:val="007645BF"/>
    <w:rsid w:val="00766225"/>
    <w:rsid w:val="007666BC"/>
    <w:rsid w:val="007701AD"/>
    <w:rsid w:val="00770592"/>
    <w:rsid w:val="00772748"/>
    <w:rsid w:val="00773934"/>
    <w:rsid w:val="007757B1"/>
    <w:rsid w:val="00776AF8"/>
    <w:rsid w:val="00784178"/>
    <w:rsid w:val="00786EE8"/>
    <w:rsid w:val="00790BB8"/>
    <w:rsid w:val="00791CCA"/>
    <w:rsid w:val="00793139"/>
    <w:rsid w:val="00795D77"/>
    <w:rsid w:val="007963DD"/>
    <w:rsid w:val="007979B2"/>
    <w:rsid w:val="007A091C"/>
    <w:rsid w:val="007A3264"/>
    <w:rsid w:val="007A5E78"/>
    <w:rsid w:val="007A6330"/>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233"/>
    <w:rsid w:val="007D2AA9"/>
    <w:rsid w:val="007D2D89"/>
    <w:rsid w:val="007D4F12"/>
    <w:rsid w:val="007D6918"/>
    <w:rsid w:val="007D76E3"/>
    <w:rsid w:val="007D7913"/>
    <w:rsid w:val="007E12CE"/>
    <w:rsid w:val="007E200E"/>
    <w:rsid w:val="007E24EA"/>
    <w:rsid w:val="007E2B2B"/>
    <w:rsid w:val="007E42AC"/>
    <w:rsid w:val="007E44D8"/>
    <w:rsid w:val="007E4B93"/>
    <w:rsid w:val="007E4F7F"/>
    <w:rsid w:val="007E5C45"/>
    <w:rsid w:val="007E63F8"/>
    <w:rsid w:val="007E6C3F"/>
    <w:rsid w:val="007E6E1E"/>
    <w:rsid w:val="007E6F06"/>
    <w:rsid w:val="007E7134"/>
    <w:rsid w:val="007E7307"/>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4D27"/>
    <w:rsid w:val="008150B4"/>
    <w:rsid w:val="0081521A"/>
    <w:rsid w:val="00816020"/>
    <w:rsid w:val="00816AA9"/>
    <w:rsid w:val="0082026E"/>
    <w:rsid w:val="008213DA"/>
    <w:rsid w:val="0082301B"/>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7DA7"/>
    <w:rsid w:val="0086024A"/>
    <w:rsid w:val="00860C31"/>
    <w:rsid w:val="008617BF"/>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96E4E"/>
    <w:rsid w:val="008A12F7"/>
    <w:rsid w:val="008A45E4"/>
    <w:rsid w:val="008A4C89"/>
    <w:rsid w:val="008A5E8B"/>
    <w:rsid w:val="008A6D95"/>
    <w:rsid w:val="008A7DA1"/>
    <w:rsid w:val="008B069F"/>
    <w:rsid w:val="008B0E2C"/>
    <w:rsid w:val="008B12F2"/>
    <w:rsid w:val="008B19B5"/>
    <w:rsid w:val="008C0781"/>
    <w:rsid w:val="008C220E"/>
    <w:rsid w:val="008C33CA"/>
    <w:rsid w:val="008C3B04"/>
    <w:rsid w:val="008C3FDC"/>
    <w:rsid w:val="008C514D"/>
    <w:rsid w:val="008C5A96"/>
    <w:rsid w:val="008C7492"/>
    <w:rsid w:val="008C75CE"/>
    <w:rsid w:val="008D0416"/>
    <w:rsid w:val="008D1D8A"/>
    <w:rsid w:val="008D2495"/>
    <w:rsid w:val="008D2E94"/>
    <w:rsid w:val="008D52BE"/>
    <w:rsid w:val="008D56EF"/>
    <w:rsid w:val="008D672B"/>
    <w:rsid w:val="008E178A"/>
    <w:rsid w:val="008E1E7F"/>
    <w:rsid w:val="008E2AFF"/>
    <w:rsid w:val="008E3253"/>
    <w:rsid w:val="008E349C"/>
    <w:rsid w:val="008E4FF8"/>
    <w:rsid w:val="008E563B"/>
    <w:rsid w:val="008E7E5E"/>
    <w:rsid w:val="008E7FD1"/>
    <w:rsid w:val="008F1DB9"/>
    <w:rsid w:val="008F30D6"/>
    <w:rsid w:val="008F3483"/>
    <w:rsid w:val="008F57C0"/>
    <w:rsid w:val="008F5A1B"/>
    <w:rsid w:val="008F64B8"/>
    <w:rsid w:val="0090153C"/>
    <w:rsid w:val="00907B67"/>
    <w:rsid w:val="009117D9"/>
    <w:rsid w:val="009117FC"/>
    <w:rsid w:val="00911D95"/>
    <w:rsid w:val="00911E2D"/>
    <w:rsid w:val="009126DE"/>
    <w:rsid w:val="00912820"/>
    <w:rsid w:val="0091327A"/>
    <w:rsid w:val="0091440D"/>
    <w:rsid w:val="00914D04"/>
    <w:rsid w:val="00914DB9"/>
    <w:rsid w:val="00916FCB"/>
    <w:rsid w:val="009173C6"/>
    <w:rsid w:val="009200C5"/>
    <w:rsid w:val="0092027C"/>
    <w:rsid w:val="00920882"/>
    <w:rsid w:val="00920C7F"/>
    <w:rsid w:val="00921786"/>
    <w:rsid w:val="00922020"/>
    <w:rsid w:val="0092421F"/>
    <w:rsid w:val="00924508"/>
    <w:rsid w:val="009250EB"/>
    <w:rsid w:val="00925D88"/>
    <w:rsid w:val="00927AF7"/>
    <w:rsid w:val="00931243"/>
    <w:rsid w:val="009316C4"/>
    <w:rsid w:val="009322F2"/>
    <w:rsid w:val="00932417"/>
    <w:rsid w:val="009329DC"/>
    <w:rsid w:val="00932AB7"/>
    <w:rsid w:val="0093469D"/>
    <w:rsid w:val="00936481"/>
    <w:rsid w:val="00937551"/>
    <w:rsid w:val="00940CC4"/>
    <w:rsid w:val="0094358C"/>
    <w:rsid w:val="0094384F"/>
    <w:rsid w:val="00946517"/>
    <w:rsid w:val="00950DC3"/>
    <w:rsid w:val="00951DE3"/>
    <w:rsid w:val="00954D3C"/>
    <w:rsid w:val="00955F3B"/>
    <w:rsid w:val="009607E8"/>
    <w:rsid w:val="00960D8C"/>
    <w:rsid w:val="0096235E"/>
    <w:rsid w:val="00964069"/>
    <w:rsid w:val="009650B4"/>
    <w:rsid w:val="009701B2"/>
    <w:rsid w:val="00970A4D"/>
    <w:rsid w:val="00971B66"/>
    <w:rsid w:val="00973565"/>
    <w:rsid w:val="00974885"/>
    <w:rsid w:val="00974A7D"/>
    <w:rsid w:val="00976433"/>
    <w:rsid w:val="0097683D"/>
    <w:rsid w:val="00977C0A"/>
    <w:rsid w:val="00980962"/>
    <w:rsid w:val="00981A67"/>
    <w:rsid w:val="00983A9E"/>
    <w:rsid w:val="009844DF"/>
    <w:rsid w:val="00985533"/>
    <w:rsid w:val="00985631"/>
    <w:rsid w:val="009879ED"/>
    <w:rsid w:val="00992174"/>
    <w:rsid w:val="009927A5"/>
    <w:rsid w:val="00992B52"/>
    <w:rsid w:val="00993C5A"/>
    <w:rsid w:val="00994776"/>
    <w:rsid w:val="00996015"/>
    <w:rsid w:val="00996470"/>
    <w:rsid w:val="009A0272"/>
    <w:rsid w:val="009A0624"/>
    <w:rsid w:val="009A450D"/>
    <w:rsid w:val="009A6562"/>
    <w:rsid w:val="009A67B8"/>
    <w:rsid w:val="009B11FF"/>
    <w:rsid w:val="009B170E"/>
    <w:rsid w:val="009B2AE8"/>
    <w:rsid w:val="009B2D72"/>
    <w:rsid w:val="009B4010"/>
    <w:rsid w:val="009B4A2F"/>
    <w:rsid w:val="009B4A41"/>
    <w:rsid w:val="009B6815"/>
    <w:rsid w:val="009B6962"/>
    <w:rsid w:val="009B7C84"/>
    <w:rsid w:val="009C0B8A"/>
    <w:rsid w:val="009C0F63"/>
    <w:rsid w:val="009C4370"/>
    <w:rsid w:val="009C4FE2"/>
    <w:rsid w:val="009C5059"/>
    <w:rsid w:val="009C56BA"/>
    <w:rsid w:val="009D0500"/>
    <w:rsid w:val="009D1FC5"/>
    <w:rsid w:val="009D26F4"/>
    <w:rsid w:val="009D2E4A"/>
    <w:rsid w:val="009D71BA"/>
    <w:rsid w:val="009E113B"/>
    <w:rsid w:val="009E3162"/>
    <w:rsid w:val="009E3DB3"/>
    <w:rsid w:val="009E635C"/>
    <w:rsid w:val="009E67A5"/>
    <w:rsid w:val="009E6994"/>
    <w:rsid w:val="009E6C15"/>
    <w:rsid w:val="009E759D"/>
    <w:rsid w:val="009F2156"/>
    <w:rsid w:val="009F3AD6"/>
    <w:rsid w:val="009F45CF"/>
    <w:rsid w:val="009F47A8"/>
    <w:rsid w:val="009F7E6B"/>
    <w:rsid w:val="00A01C27"/>
    <w:rsid w:val="00A0281A"/>
    <w:rsid w:val="00A03939"/>
    <w:rsid w:val="00A048B8"/>
    <w:rsid w:val="00A0500D"/>
    <w:rsid w:val="00A05B44"/>
    <w:rsid w:val="00A06440"/>
    <w:rsid w:val="00A065B7"/>
    <w:rsid w:val="00A107BD"/>
    <w:rsid w:val="00A132CD"/>
    <w:rsid w:val="00A13CF4"/>
    <w:rsid w:val="00A1413B"/>
    <w:rsid w:val="00A146EF"/>
    <w:rsid w:val="00A14C68"/>
    <w:rsid w:val="00A20214"/>
    <w:rsid w:val="00A21AB5"/>
    <w:rsid w:val="00A23072"/>
    <w:rsid w:val="00A2323F"/>
    <w:rsid w:val="00A24049"/>
    <w:rsid w:val="00A245A6"/>
    <w:rsid w:val="00A24A84"/>
    <w:rsid w:val="00A255EF"/>
    <w:rsid w:val="00A26F66"/>
    <w:rsid w:val="00A272D2"/>
    <w:rsid w:val="00A31378"/>
    <w:rsid w:val="00A333DE"/>
    <w:rsid w:val="00A34D6A"/>
    <w:rsid w:val="00A34F04"/>
    <w:rsid w:val="00A36099"/>
    <w:rsid w:val="00A36663"/>
    <w:rsid w:val="00A3668F"/>
    <w:rsid w:val="00A41424"/>
    <w:rsid w:val="00A432C6"/>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470B"/>
    <w:rsid w:val="00A652D8"/>
    <w:rsid w:val="00A666F0"/>
    <w:rsid w:val="00A67A5D"/>
    <w:rsid w:val="00A700F2"/>
    <w:rsid w:val="00A71D43"/>
    <w:rsid w:val="00A7228A"/>
    <w:rsid w:val="00A742D0"/>
    <w:rsid w:val="00A748FF"/>
    <w:rsid w:val="00A752C3"/>
    <w:rsid w:val="00A76FE7"/>
    <w:rsid w:val="00A81527"/>
    <w:rsid w:val="00A8297E"/>
    <w:rsid w:val="00A82B27"/>
    <w:rsid w:val="00A82F4F"/>
    <w:rsid w:val="00A84645"/>
    <w:rsid w:val="00A8667A"/>
    <w:rsid w:val="00A92FB9"/>
    <w:rsid w:val="00A93004"/>
    <w:rsid w:val="00A93FF6"/>
    <w:rsid w:val="00A94275"/>
    <w:rsid w:val="00A95DC8"/>
    <w:rsid w:val="00A9625B"/>
    <w:rsid w:val="00AA21DC"/>
    <w:rsid w:val="00AA2538"/>
    <w:rsid w:val="00AA2E5C"/>
    <w:rsid w:val="00AA3341"/>
    <w:rsid w:val="00AA3F78"/>
    <w:rsid w:val="00AA7584"/>
    <w:rsid w:val="00AB2274"/>
    <w:rsid w:val="00AB27D6"/>
    <w:rsid w:val="00AB401C"/>
    <w:rsid w:val="00AC05A8"/>
    <w:rsid w:val="00AC0F81"/>
    <w:rsid w:val="00AC1233"/>
    <w:rsid w:val="00AC20A6"/>
    <w:rsid w:val="00AC2E08"/>
    <w:rsid w:val="00AC2E9B"/>
    <w:rsid w:val="00AC39A6"/>
    <w:rsid w:val="00AC3EDB"/>
    <w:rsid w:val="00AC4C08"/>
    <w:rsid w:val="00AC610A"/>
    <w:rsid w:val="00AC7C92"/>
    <w:rsid w:val="00AD2F20"/>
    <w:rsid w:val="00AD33F0"/>
    <w:rsid w:val="00AD3F5F"/>
    <w:rsid w:val="00AD4BC3"/>
    <w:rsid w:val="00AD6512"/>
    <w:rsid w:val="00AD79E0"/>
    <w:rsid w:val="00AE1C21"/>
    <w:rsid w:val="00AE1D3B"/>
    <w:rsid w:val="00AE2FAC"/>
    <w:rsid w:val="00AE32FC"/>
    <w:rsid w:val="00AE39DC"/>
    <w:rsid w:val="00AE56DE"/>
    <w:rsid w:val="00AE64AC"/>
    <w:rsid w:val="00AE7828"/>
    <w:rsid w:val="00AF3552"/>
    <w:rsid w:val="00AF5720"/>
    <w:rsid w:val="00AF7F9F"/>
    <w:rsid w:val="00B01857"/>
    <w:rsid w:val="00B036CB"/>
    <w:rsid w:val="00B03920"/>
    <w:rsid w:val="00B05A5A"/>
    <w:rsid w:val="00B062D8"/>
    <w:rsid w:val="00B064CE"/>
    <w:rsid w:val="00B0663B"/>
    <w:rsid w:val="00B06D28"/>
    <w:rsid w:val="00B07BF2"/>
    <w:rsid w:val="00B10478"/>
    <w:rsid w:val="00B108F0"/>
    <w:rsid w:val="00B10CAF"/>
    <w:rsid w:val="00B11A0A"/>
    <w:rsid w:val="00B12AB5"/>
    <w:rsid w:val="00B130F2"/>
    <w:rsid w:val="00B13384"/>
    <w:rsid w:val="00B13D89"/>
    <w:rsid w:val="00B141DA"/>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3EF8"/>
    <w:rsid w:val="00B35415"/>
    <w:rsid w:val="00B3551F"/>
    <w:rsid w:val="00B40226"/>
    <w:rsid w:val="00B43299"/>
    <w:rsid w:val="00B45137"/>
    <w:rsid w:val="00B4543A"/>
    <w:rsid w:val="00B4544F"/>
    <w:rsid w:val="00B46CCE"/>
    <w:rsid w:val="00B5409A"/>
    <w:rsid w:val="00B57184"/>
    <w:rsid w:val="00B60A67"/>
    <w:rsid w:val="00B60B9E"/>
    <w:rsid w:val="00B646F8"/>
    <w:rsid w:val="00B64E3F"/>
    <w:rsid w:val="00B70492"/>
    <w:rsid w:val="00B714B3"/>
    <w:rsid w:val="00B74488"/>
    <w:rsid w:val="00B75C2C"/>
    <w:rsid w:val="00B764BF"/>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5249"/>
    <w:rsid w:val="00BA5ED0"/>
    <w:rsid w:val="00BA6981"/>
    <w:rsid w:val="00BA7064"/>
    <w:rsid w:val="00BB09F4"/>
    <w:rsid w:val="00BB2C1F"/>
    <w:rsid w:val="00BB3E75"/>
    <w:rsid w:val="00BB4083"/>
    <w:rsid w:val="00BB762F"/>
    <w:rsid w:val="00BC1369"/>
    <w:rsid w:val="00BC29E5"/>
    <w:rsid w:val="00BC2BD1"/>
    <w:rsid w:val="00BC414F"/>
    <w:rsid w:val="00BC42AF"/>
    <w:rsid w:val="00BC5FA2"/>
    <w:rsid w:val="00BC613B"/>
    <w:rsid w:val="00BD06A0"/>
    <w:rsid w:val="00BD08A9"/>
    <w:rsid w:val="00BD09D9"/>
    <w:rsid w:val="00BD1673"/>
    <w:rsid w:val="00BD1D62"/>
    <w:rsid w:val="00BD2A30"/>
    <w:rsid w:val="00BD2B57"/>
    <w:rsid w:val="00BD32D7"/>
    <w:rsid w:val="00BD4079"/>
    <w:rsid w:val="00BD6022"/>
    <w:rsid w:val="00BD638F"/>
    <w:rsid w:val="00BE1256"/>
    <w:rsid w:val="00BE19BC"/>
    <w:rsid w:val="00BE2144"/>
    <w:rsid w:val="00BE2188"/>
    <w:rsid w:val="00BE25D1"/>
    <w:rsid w:val="00BE3453"/>
    <w:rsid w:val="00BE398A"/>
    <w:rsid w:val="00BE5CAD"/>
    <w:rsid w:val="00BE68C0"/>
    <w:rsid w:val="00BE74B0"/>
    <w:rsid w:val="00BF0831"/>
    <w:rsid w:val="00BF08AA"/>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2341"/>
    <w:rsid w:val="00C229DD"/>
    <w:rsid w:val="00C240B5"/>
    <w:rsid w:val="00C25461"/>
    <w:rsid w:val="00C25869"/>
    <w:rsid w:val="00C2630C"/>
    <w:rsid w:val="00C31000"/>
    <w:rsid w:val="00C325F8"/>
    <w:rsid w:val="00C32943"/>
    <w:rsid w:val="00C342B5"/>
    <w:rsid w:val="00C35449"/>
    <w:rsid w:val="00C35D3E"/>
    <w:rsid w:val="00C3648D"/>
    <w:rsid w:val="00C370BF"/>
    <w:rsid w:val="00C37E72"/>
    <w:rsid w:val="00C4073F"/>
    <w:rsid w:val="00C40D04"/>
    <w:rsid w:val="00C40EE2"/>
    <w:rsid w:val="00C44509"/>
    <w:rsid w:val="00C44C18"/>
    <w:rsid w:val="00C45F87"/>
    <w:rsid w:val="00C47FE3"/>
    <w:rsid w:val="00C501F8"/>
    <w:rsid w:val="00C51535"/>
    <w:rsid w:val="00C56795"/>
    <w:rsid w:val="00C5737E"/>
    <w:rsid w:val="00C6262E"/>
    <w:rsid w:val="00C62899"/>
    <w:rsid w:val="00C634C7"/>
    <w:rsid w:val="00C63EEE"/>
    <w:rsid w:val="00C67CB4"/>
    <w:rsid w:val="00C706F7"/>
    <w:rsid w:val="00C7206C"/>
    <w:rsid w:val="00C721D1"/>
    <w:rsid w:val="00C72535"/>
    <w:rsid w:val="00C72BF1"/>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18F"/>
    <w:rsid w:val="00CF1A16"/>
    <w:rsid w:val="00CF3D3F"/>
    <w:rsid w:val="00CF4602"/>
    <w:rsid w:val="00CF4A1C"/>
    <w:rsid w:val="00CF5A8E"/>
    <w:rsid w:val="00CF70FC"/>
    <w:rsid w:val="00D007B3"/>
    <w:rsid w:val="00D014BD"/>
    <w:rsid w:val="00D0231A"/>
    <w:rsid w:val="00D030B9"/>
    <w:rsid w:val="00D0419B"/>
    <w:rsid w:val="00D05699"/>
    <w:rsid w:val="00D067F3"/>
    <w:rsid w:val="00D06AE8"/>
    <w:rsid w:val="00D07533"/>
    <w:rsid w:val="00D10487"/>
    <w:rsid w:val="00D109B2"/>
    <w:rsid w:val="00D11BAE"/>
    <w:rsid w:val="00D12627"/>
    <w:rsid w:val="00D13741"/>
    <w:rsid w:val="00D13E45"/>
    <w:rsid w:val="00D14ECD"/>
    <w:rsid w:val="00D15AB7"/>
    <w:rsid w:val="00D16182"/>
    <w:rsid w:val="00D16374"/>
    <w:rsid w:val="00D16A95"/>
    <w:rsid w:val="00D16C3A"/>
    <w:rsid w:val="00D171B5"/>
    <w:rsid w:val="00D2035F"/>
    <w:rsid w:val="00D211D8"/>
    <w:rsid w:val="00D22F49"/>
    <w:rsid w:val="00D236BB"/>
    <w:rsid w:val="00D25AFC"/>
    <w:rsid w:val="00D3036E"/>
    <w:rsid w:val="00D3193C"/>
    <w:rsid w:val="00D31FCC"/>
    <w:rsid w:val="00D32A6C"/>
    <w:rsid w:val="00D33ED9"/>
    <w:rsid w:val="00D40018"/>
    <w:rsid w:val="00D40570"/>
    <w:rsid w:val="00D42127"/>
    <w:rsid w:val="00D43232"/>
    <w:rsid w:val="00D44431"/>
    <w:rsid w:val="00D45D6E"/>
    <w:rsid w:val="00D47D9D"/>
    <w:rsid w:val="00D50E3B"/>
    <w:rsid w:val="00D54A6A"/>
    <w:rsid w:val="00D57343"/>
    <w:rsid w:val="00D5737B"/>
    <w:rsid w:val="00D5797A"/>
    <w:rsid w:val="00D57A55"/>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A0907"/>
    <w:rsid w:val="00DA0D25"/>
    <w:rsid w:val="00DA0F37"/>
    <w:rsid w:val="00DA17A6"/>
    <w:rsid w:val="00DA291F"/>
    <w:rsid w:val="00DA7F58"/>
    <w:rsid w:val="00DB0934"/>
    <w:rsid w:val="00DB0F87"/>
    <w:rsid w:val="00DB13B6"/>
    <w:rsid w:val="00DB1E2A"/>
    <w:rsid w:val="00DB229C"/>
    <w:rsid w:val="00DB25B4"/>
    <w:rsid w:val="00DB3081"/>
    <w:rsid w:val="00DB3EB4"/>
    <w:rsid w:val="00DB44D5"/>
    <w:rsid w:val="00DB6486"/>
    <w:rsid w:val="00DC0C81"/>
    <w:rsid w:val="00DC0E3F"/>
    <w:rsid w:val="00DC0E91"/>
    <w:rsid w:val="00DC2A42"/>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5D6B"/>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FA9"/>
    <w:rsid w:val="00E059EE"/>
    <w:rsid w:val="00E05E79"/>
    <w:rsid w:val="00E0627E"/>
    <w:rsid w:val="00E06EA9"/>
    <w:rsid w:val="00E07135"/>
    <w:rsid w:val="00E0740D"/>
    <w:rsid w:val="00E10009"/>
    <w:rsid w:val="00E1165D"/>
    <w:rsid w:val="00E11BCF"/>
    <w:rsid w:val="00E129D7"/>
    <w:rsid w:val="00E12CC4"/>
    <w:rsid w:val="00E12FA5"/>
    <w:rsid w:val="00E13371"/>
    <w:rsid w:val="00E14126"/>
    <w:rsid w:val="00E16656"/>
    <w:rsid w:val="00E169D3"/>
    <w:rsid w:val="00E16A9D"/>
    <w:rsid w:val="00E2029F"/>
    <w:rsid w:val="00E20DED"/>
    <w:rsid w:val="00E21918"/>
    <w:rsid w:val="00E21EDA"/>
    <w:rsid w:val="00E21F25"/>
    <w:rsid w:val="00E23533"/>
    <w:rsid w:val="00E2531A"/>
    <w:rsid w:val="00E26F57"/>
    <w:rsid w:val="00E301E2"/>
    <w:rsid w:val="00E31D10"/>
    <w:rsid w:val="00E31D23"/>
    <w:rsid w:val="00E322B6"/>
    <w:rsid w:val="00E3298C"/>
    <w:rsid w:val="00E329B9"/>
    <w:rsid w:val="00E33FD3"/>
    <w:rsid w:val="00E37433"/>
    <w:rsid w:val="00E4061D"/>
    <w:rsid w:val="00E41A0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67AB4"/>
    <w:rsid w:val="00E710A9"/>
    <w:rsid w:val="00E71E27"/>
    <w:rsid w:val="00E75B85"/>
    <w:rsid w:val="00E75B8A"/>
    <w:rsid w:val="00E81BC0"/>
    <w:rsid w:val="00E81C85"/>
    <w:rsid w:val="00E82054"/>
    <w:rsid w:val="00E82E82"/>
    <w:rsid w:val="00E84276"/>
    <w:rsid w:val="00E866E7"/>
    <w:rsid w:val="00E86C97"/>
    <w:rsid w:val="00E87CC2"/>
    <w:rsid w:val="00E91BF2"/>
    <w:rsid w:val="00E923BF"/>
    <w:rsid w:val="00E92541"/>
    <w:rsid w:val="00E92A1A"/>
    <w:rsid w:val="00E9429F"/>
    <w:rsid w:val="00E94BFD"/>
    <w:rsid w:val="00E95F9F"/>
    <w:rsid w:val="00E96ADD"/>
    <w:rsid w:val="00EA0551"/>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2FD1"/>
    <w:rsid w:val="00EC498E"/>
    <w:rsid w:val="00EC50CF"/>
    <w:rsid w:val="00EC5820"/>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421F"/>
    <w:rsid w:val="00EF4371"/>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815"/>
    <w:rsid w:val="00F174BF"/>
    <w:rsid w:val="00F2189E"/>
    <w:rsid w:val="00F23DA6"/>
    <w:rsid w:val="00F2413A"/>
    <w:rsid w:val="00F246E9"/>
    <w:rsid w:val="00F25D7B"/>
    <w:rsid w:val="00F27E6F"/>
    <w:rsid w:val="00F30E70"/>
    <w:rsid w:val="00F33A7A"/>
    <w:rsid w:val="00F36628"/>
    <w:rsid w:val="00F41A10"/>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C12"/>
    <w:rsid w:val="00F62EF0"/>
    <w:rsid w:val="00F70FD0"/>
    <w:rsid w:val="00F71132"/>
    <w:rsid w:val="00F71D6B"/>
    <w:rsid w:val="00F734EB"/>
    <w:rsid w:val="00F736AE"/>
    <w:rsid w:val="00F73B3A"/>
    <w:rsid w:val="00F73F38"/>
    <w:rsid w:val="00F755E3"/>
    <w:rsid w:val="00F75CD9"/>
    <w:rsid w:val="00F8029D"/>
    <w:rsid w:val="00F823AB"/>
    <w:rsid w:val="00F827FF"/>
    <w:rsid w:val="00F833A4"/>
    <w:rsid w:val="00F837E2"/>
    <w:rsid w:val="00F84D72"/>
    <w:rsid w:val="00F85CC7"/>
    <w:rsid w:val="00F878EE"/>
    <w:rsid w:val="00F91471"/>
    <w:rsid w:val="00F91505"/>
    <w:rsid w:val="00F92800"/>
    <w:rsid w:val="00FA3542"/>
    <w:rsid w:val="00FA360B"/>
    <w:rsid w:val="00FA3798"/>
    <w:rsid w:val="00FA414C"/>
    <w:rsid w:val="00FA4A5F"/>
    <w:rsid w:val="00FA64B4"/>
    <w:rsid w:val="00FA6AC4"/>
    <w:rsid w:val="00FA72E4"/>
    <w:rsid w:val="00FB014D"/>
    <w:rsid w:val="00FB0194"/>
    <w:rsid w:val="00FB0D13"/>
    <w:rsid w:val="00FB15AB"/>
    <w:rsid w:val="00FB2263"/>
    <w:rsid w:val="00FB37FD"/>
    <w:rsid w:val="00FB3CDB"/>
    <w:rsid w:val="00FB54B1"/>
    <w:rsid w:val="00FB6856"/>
    <w:rsid w:val="00FB696C"/>
    <w:rsid w:val="00FB7418"/>
    <w:rsid w:val="00FB7EA4"/>
    <w:rsid w:val="00FC1C10"/>
    <w:rsid w:val="00FC2D00"/>
    <w:rsid w:val="00FC32FC"/>
    <w:rsid w:val="00FC735A"/>
    <w:rsid w:val="00FD2134"/>
    <w:rsid w:val="00FD51C5"/>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5</TotalTime>
  <Pages>2</Pages>
  <Words>804</Words>
  <Characters>4422</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6</cp:revision>
  <cp:lastPrinted>2023-12-04T17:03:00Z</cp:lastPrinted>
  <dcterms:created xsi:type="dcterms:W3CDTF">2025-12-02T16:59:00Z</dcterms:created>
  <dcterms:modified xsi:type="dcterms:W3CDTF">2025-12-03T13:32:00Z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